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B1D18" w:rsidR="002374D4" w:rsidP="002374D4" w:rsidRDefault="002374D4" w14:paraId="0982C2EF" w14:textId="77777777">
      <w:pPr>
        <w:jc w:val="center"/>
        <w:rPr>
          <w:rFonts w:ascii="Segoe UI" w:hAnsi="Segoe UI" w:cs="Segoe UI"/>
          <w:b/>
          <w:sz w:val="56"/>
          <w:szCs w:val="56"/>
        </w:rPr>
      </w:pPr>
      <w:r w:rsidRPr="003B1D18">
        <w:rPr>
          <w:rFonts w:ascii="Segoe UI" w:hAnsi="Segoe UI" w:cs="Segoe UI"/>
          <w:b/>
          <w:sz w:val="56"/>
          <w:szCs w:val="56"/>
        </w:rPr>
        <w:t>IZPOLNJEVANJE TEHNIČNIH POGOJEV</w:t>
      </w:r>
    </w:p>
    <w:p w:rsidRPr="00EC51A2" w:rsidR="009123FC" w:rsidP="00022D00" w:rsidRDefault="009123FC" w14:paraId="787D05F1" w14:textId="77777777">
      <w:pPr>
        <w:rPr>
          <w:rFonts w:ascii="Segoe UI" w:hAnsi="Segoe UI" w:cs="Segoe UI"/>
          <w:b/>
          <w:color w:val="0070C0"/>
          <w:sz w:val="40"/>
          <w:szCs w:val="40"/>
        </w:rPr>
      </w:pPr>
    </w:p>
    <w:p w:rsidRPr="003B1D18" w:rsidR="00071085" w:rsidP="00503845" w:rsidRDefault="00071085" w14:paraId="6F59D473" w14:textId="77777777">
      <w:pPr>
        <w:ind w:left="2268"/>
        <w:rPr>
          <w:rFonts w:ascii="Segoe UI" w:hAnsi="Segoe UI" w:cs="Segoe UI"/>
          <w:b/>
          <w:sz w:val="16"/>
          <w:szCs w:val="16"/>
        </w:rPr>
      </w:pPr>
    </w:p>
    <w:p w:rsidRPr="003B1D18" w:rsidR="00887423" w:rsidP="000D106E" w:rsidRDefault="003B0F68" w14:paraId="6438412D" w14:textId="77777777">
      <w:pPr>
        <w:jc w:val="center"/>
        <w:rPr>
          <w:rFonts w:ascii="Segoe UI" w:hAnsi="Segoe UI" w:cs="Segoe UI"/>
          <w:b/>
          <w:sz w:val="52"/>
          <w:szCs w:val="52"/>
        </w:rPr>
      </w:pPr>
      <w:r w:rsidRPr="003B1D18">
        <w:rPr>
          <w:rFonts w:ascii="Segoe UI" w:hAnsi="Segoe UI" w:cs="Segoe UI"/>
          <w:b/>
          <w:sz w:val="52"/>
          <w:szCs w:val="52"/>
        </w:rPr>
        <w:t>OBRAZ</w:t>
      </w:r>
      <w:r w:rsidR="003E57B7">
        <w:rPr>
          <w:rFonts w:ascii="Segoe UI" w:hAnsi="Segoe UI" w:cs="Segoe UI"/>
          <w:b/>
          <w:sz w:val="52"/>
          <w:szCs w:val="52"/>
        </w:rPr>
        <w:t>EC</w:t>
      </w:r>
      <w:r w:rsidRPr="003B1D18">
        <w:rPr>
          <w:rFonts w:ascii="Segoe UI" w:hAnsi="Segoe UI" w:cs="Segoe UI"/>
          <w:b/>
          <w:sz w:val="52"/>
          <w:szCs w:val="52"/>
        </w:rPr>
        <w:t xml:space="preserve"> ZA UGOTA</w:t>
      </w:r>
      <w:r w:rsidRPr="003B1D18" w:rsidR="002374D4">
        <w:rPr>
          <w:rFonts w:ascii="Segoe UI" w:hAnsi="Segoe UI" w:cs="Segoe UI"/>
          <w:b/>
          <w:sz w:val="52"/>
          <w:szCs w:val="52"/>
        </w:rPr>
        <w:t>VLJANJE IZPOLNJEVANJA TEHNIČNIH POGOJEV</w:t>
      </w:r>
    </w:p>
    <w:p w:rsidRPr="003B1D18" w:rsidR="00887423" w:rsidP="002374D4" w:rsidRDefault="00887423" w14:paraId="5D294FDC" w14:textId="77777777">
      <w:pPr>
        <w:jc w:val="center"/>
        <w:rPr>
          <w:rFonts w:ascii="Segoe UI" w:hAnsi="Segoe UI" w:cs="Segoe UI"/>
          <w:sz w:val="16"/>
          <w:szCs w:val="16"/>
        </w:rPr>
      </w:pPr>
    </w:p>
    <w:p w:rsidRPr="00EC51A2" w:rsidR="00EC51A2" w:rsidP="002374D4" w:rsidRDefault="00EC51A2" w14:paraId="14E99613" w14:textId="77777777">
      <w:pPr>
        <w:jc w:val="center"/>
        <w:rPr>
          <w:rFonts w:ascii="Segoe UI" w:hAnsi="Segoe UI" w:cs="Segoe UI"/>
          <w:b/>
          <w:color w:val="00B050"/>
          <w:sz w:val="32"/>
          <w:szCs w:val="32"/>
        </w:rPr>
      </w:pPr>
    </w:p>
    <w:p w:rsidRPr="003B1D18" w:rsidR="009004F6" w:rsidP="000D106E" w:rsidRDefault="00103808" w14:paraId="602F00A3" w14:textId="77777777">
      <w:pPr>
        <w:jc w:val="center"/>
        <w:rPr>
          <w:rFonts w:ascii="Segoe UI" w:hAnsi="Segoe UI" w:cs="Segoe UI"/>
          <w:sz w:val="22"/>
          <w:szCs w:val="22"/>
        </w:rPr>
      </w:pPr>
      <w:r w:rsidRPr="003B1D18">
        <w:rPr>
          <w:rFonts w:ascii="Segoe UI" w:hAnsi="Segoe UI" w:cs="Segoe UI"/>
          <w:sz w:val="22"/>
          <w:szCs w:val="22"/>
        </w:rPr>
        <w:t xml:space="preserve">Ponudnik v </w:t>
      </w:r>
      <w:r w:rsidR="003E57B7">
        <w:rPr>
          <w:rFonts w:ascii="Segoe UI" w:hAnsi="Segoe UI" w:cs="Segoe UI"/>
          <w:sz w:val="22"/>
          <w:szCs w:val="22"/>
        </w:rPr>
        <w:t>obrazec</w:t>
      </w:r>
      <w:r w:rsidRPr="003B1D18">
        <w:rPr>
          <w:rFonts w:ascii="Segoe UI" w:hAnsi="Segoe UI" w:cs="Segoe UI"/>
          <w:sz w:val="22"/>
          <w:szCs w:val="22"/>
        </w:rPr>
        <w:t xml:space="preserve"> izpolni podatke, ki so označeni z *</w:t>
      </w:r>
      <w:r w:rsidRPr="003B1D18" w:rsidR="00887423">
        <w:rPr>
          <w:rFonts w:ascii="Segoe UI" w:hAnsi="Segoe UI" w:cs="Segoe UI"/>
          <w:sz w:val="22"/>
          <w:szCs w:val="22"/>
        </w:rPr>
        <w:t xml:space="preserve"> in druge smiselne podatke</w:t>
      </w:r>
      <w:r w:rsidRPr="003B1D18" w:rsidR="009004F6">
        <w:rPr>
          <w:rFonts w:ascii="Segoe UI" w:hAnsi="Segoe UI" w:cs="Segoe UI"/>
          <w:sz w:val="22"/>
          <w:szCs w:val="22"/>
        </w:rPr>
        <w:t>.</w:t>
      </w:r>
    </w:p>
    <w:p w:rsidRPr="003B1D18" w:rsidR="000D106E" w:rsidP="00503845" w:rsidRDefault="000D106E" w14:paraId="06384DBA" w14:textId="77777777">
      <w:pPr>
        <w:rPr>
          <w:rFonts w:ascii="Segoe UI" w:hAnsi="Segoe UI" w:cs="Segoe UI"/>
          <w:b/>
          <w:sz w:val="22"/>
          <w:szCs w:val="22"/>
        </w:rPr>
      </w:pPr>
    </w:p>
    <w:p w:rsidRPr="003B1D18" w:rsidR="00103808" w:rsidP="000D106E" w:rsidRDefault="002374D4" w14:paraId="390A8A40" w14:textId="77777777">
      <w:pPr>
        <w:jc w:val="both"/>
        <w:rPr>
          <w:rFonts w:ascii="Segoe UI" w:hAnsi="Segoe UI" w:cs="Segoe UI"/>
        </w:rPr>
      </w:pPr>
      <w:r w:rsidRPr="003B1D18">
        <w:rPr>
          <w:rFonts w:ascii="Segoe UI" w:hAnsi="Segoe UI" w:cs="Segoe UI"/>
        </w:rPr>
        <w:t xml:space="preserve">Ponudnik vsak </w:t>
      </w:r>
      <w:r w:rsidRPr="003B1D18" w:rsidR="000D106E">
        <w:rPr>
          <w:rFonts w:ascii="Segoe UI" w:hAnsi="Segoe UI" w:cs="Segoe UI"/>
        </w:rPr>
        <w:t xml:space="preserve">priložen </w:t>
      </w:r>
      <w:r w:rsidRPr="003B1D18">
        <w:rPr>
          <w:rFonts w:ascii="Segoe UI" w:hAnsi="Segoe UI" w:cs="Segoe UI"/>
        </w:rPr>
        <w:t xml:space="preserve">dokaz označi s št. dokazila (desni levi kot), kot označeno v obrazcu </w:t>
      </w:r>
      <w:r w:rsidRPr="003B1D18" w:rsidR="000D106E">
        <w:rPr>
          <w:rFonts w:ascii="Segoe UI" w:hAnsi="Segoe UI" w:cs="Segoe UI"/>
        </w:rPr>
        <w:t>v stolpcu »Št. dokazila«</w:t>
      </w:r>
      <w:r w:rsidRPr="003B1D18">
        <w:rPr>
          <w:rFonts w:ascii="Segoe UI" w:hAnsi="Segoe UI" w:cs="Segoe UI"/>
        </w:rPr>
        <w:t xml:space="preserve"> in navedeno v obrazcu </w:t>
      </w:r>
      <w:r w:rsidRPr="003B1D18" w:rsidR="000D106E">
        <w:rPr>
          <w:rFonts w:ascii="Segoe UI" w:hAnsi="Segoe UI" w:cs="Segoe UI"/>
        </w:rPr>
        <w:t>ali</w:t>
      </w:r>
      <w:r w:rsidRPr="003B1D18">
        <w:rPr>
          <w:rFonts w:ascii="Segoe UI" w:hAnsi="Segoe UI" w:cs="Segoe UI"/>
        </w:rPr>
        <w:t xml:space="preserve"> razpisni dokumentaciji. </w:t>
      </w:r>
    </w:p>
    <w:p w:rsidRPr="003B1D18" w:rsidR="00071085" w:rsidP="000D106E" w:rsidRDefault="00071085" w14:paraId="64667D22" w14:textId="77777777">
      <w:pPr>
        <w:pStyle w:val="Glava"/>
        <w:rPr>
          <w:rFonts w:ascii="Segoe UI" w:hAnsi="Segoe UI" w:cs="Segoe UI"/>
          <w:sz w:val="20"/>
        </w:rPr>
      </w:pPr>
    </w:p>
    <w:p w:rsidRPr="003B1D18" w:rsidR="000D106E" w:rsidP="0066528A" w:rsidRDefault="000D106E" w14:paraId="4ADB70EB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»Ponudnik vpiše dokazilo« ponudnik vpiše naziv (tudi št.) dokumenta, s katerim dokazuje izpolnjevanje zahtevanega pogoja. Vsak priložen dokaz označi s št. dokazila. </w:t>
      </w:r>
    </w:p>
    <w:p w:rsidRPr="003B1D18" w:rsidR="000D106E" w:rsidP="0066528A" w:rsidRDefault="000D106E" w14:paraId="5F87D2F7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»Podjetje, ki izdaja dokazilo« ponudnik vpiše katero podjetje je izdalo dokument s katerim dokazuje izpolnjevanje pogoja. </w:t>
      </w:r>
    </w:p>
    <w:p w:rsidRPr="003B1D18" w:rsidR="000D106E" w:rsidP="0066528A" w:rsidRDefault="000D106E" w14:paraId="78B547A3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»Pogoj izpolnjuje ponudnik/podizvajalec« ponudnik vpiše ali pogoj izpolnjuje sam oz. ga izpolnjuje njegov podizvajalec in kateri (naziv/ime podizvajalca). </w:t>
      </w:r>
    </w:p>
    <w:p w:rsidRPr="003B1D18" w:rsidR="000D106E" w:rsidP="0066528A" w:rsidRDefault="000D106E" w14:paraId="5D8A265C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»Stran dokumentacije« ponudnik vpiše na kateri strani dokumentacije je odloženo dokazilo. </w:t>
      </w:r>
    </w:p>
    <w:p w:rsidRPr="003B1D18" w:rsidR="000D106E" w:rsidP="0066528A" w:rsidRDefault="000D106E" w14:paraId="17EE71DD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»Dokument priložen DA/NE« ponudnik vpiše ali je dokument priložil v ponudbeno dokumentacijo. </w:t>
      </w:r>
    </w:p>
    <w:p w:rsidRPr="003B1D18" w:rsidR="000D106E" w:rsidP="0066528A" w:rsidRDefault="000D106E" w14:paraId="3192E7FA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»Pogoj izpolnjen DA/NE« ponudnik vpiše ali izpolnjuje pogoj. </w:t>
      </w:r>
    </w:p>
    <w:p w:rsidRPr="003B1D18" w:rsidR="000D106E" w:rsidP="0066528A" w:rsidRDefault="000D106E" w14:paraId="6BDA409A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>V stolpec »Izjavo potrjujemo označi z DA, če izjavo potrjuje oz. z NE če izjave ne potrjuje.</w:t>
      </w:r>
    </w:p>
    <w:p w:rsidRPr="003B1D18" w:rsidR="00071085" w:rsidP="0066528A" w:rsidRDefault="001124B2" w14:paraId="2EED4B88" w14:textId="77777777">
      <w:pPr>
        <w:pStyle w:val="Odstavekseznama"/>
        <w:numPr>
          <w:ilvl w:val="0"/>
          <w:numId w:val="1"/>
        </w:numPr>
        <w:jc w:val="both"/>
        <w:rPr>
          <w:rFonts w:ascii="Segoe UI" w:hAnsi="Segoe UI" w:cs="Segoe UI"/>
          <w:sz w:val="20"/>
        </w:rPr>
      </w:pPr>
      <w:r w:rsidRPr="003B1D18">
        <w:rPr>
          <w:rFonts w:ascii="Segoe UI" w:hAnsi="Segoe UI" w:cs="Segoe UI"/>
          <w:sz w:val="20"/>
        </w:rPr>
        <w:t xml:space="preserve">V stolpec »Strokovnjak (priimek, ime)« vpiše priimek in ime strokovnjaka za katerega prilaga dokumente (certifikate). </w:t>
      </w:r>
    </w:p>
    <w:p w:rsidRPr="003B1D18" w:rsidR="00022D00" w:rsidP="00022D00" w:rsidRDefault="00022D00" w14:paraId="60777659" w14:textId="77777777">
      <w:pPr>
        <w:jc w:val="both"/>
        <w:rPr>
          <w:rFonts w:ascii="Segoe UI" w:hAnsi="Segoe UI" w:cs="Segoe UI"/>
          <w:sz w:val="16"/>
          <w:szCs w:val="16"/>
        </w:rPr>
      </w:pPr>
      <w:r w:rsidRPr="003B1D18">
        <w:rPr>
          <w:rFonts w:ascii="Segoe UI" w:hAnsi="Segoe UI" w:cs="Segoe UI"/>
          <w:sz w:val="16"/>
          <w:szCs w:val="16"/>
        </w:rPr>
        <w:t xml:space="preserve">Za vsak pogoj je potrebno priložiti dokazilo (npr. veljaven certifikat, ustrezno izjavo – kjer je izjava zahtevana oz. če je možno, jo potrdi v tem obrazcu, referenco, ki jo mora potrditi izdajatelj reference) in izpolniti ustrezen obrazec. Kadar se kot dokazilo prilagajo izpisi iz spletnih strani mora biti razviden datum izpisa in veljavnosti dokazil. </w:t>
      </w:r>
    </w:p>
    <w:p w:rsidRPr="003B1D18" w:rsidR="00022D00" w:rsidP="00022D00" w:rsidRDefault="00022D00" w14:paraId="62041B48" w14:textId="77777777">
      <w:pPr>
        <w:jc w:val="both"/>
        <w:rPr>
          <w:rFonts w:ascii="Segoe UI" w:hAnsi="Segoe UI" w:cs="Segoe UI"/>
          <w:sz w:val="16"/>
          <w:szCs w:val="16"/>
        </w:rPr>
      </w:pPr>
      <w:r w:rsidRPr="003B1D18">
        <w:rPr>
          <w:rFonts w:ascii="Segoe UI" w:hAnsi="Segoe UI" w:cs="Segoe UI"/>
          <w:sz w:val="16"/>
          <w:szCs w:val="16"/>
        </w:rPr>
        <w:t xml:space="preserve">Iz izpisa mora biti tudi razvidno iz katere spletne strani je bilo dokazilo pridobljeno (npr.   </w:t>
      </w:r>
      <w:hyperlink w:history="1" r:id="rId11">
        <w:r w:rsidRPr="003B1D18">
          <w:rPr>
            <w:rStyle w:val="Hiperpovezava"/>
            <w:rFonts w:ascii="Segoe UI" w:hAnsi="Segoe UI" w:cs="Segoe UI"/>
            <w:sz w:val="16"/>
            <w:szCs w:val="16"/>
          </w:rPr>
          <w:t>http://www.microsoft.com/sl-si/seznampartnerjev/partners.aspx</w:t>
        </w:r>
      </w:hyperlink>
      <w:r w:rsidRPr="003B1D18">
        <w:rPr>
          <w:rFonts w:ascii="Segoe UI" w:hAnsi="Segoe UI" w:cs="Segoe UI"/>
          <w:sz w:val="16"/>
          <w:szCs w:val="16"/>
        </w:rPr>
        <w:t xml:space="preserve">). </w:t>
      </w:r>
    </w:p>
    <w:p w:rsidRPr="003B1D18" w:rsidR="00022D00" w:rsidP="00022D00" w:rsidRDefault="00022D00" w14:paraId="52978906" w14:textId="1728D2B9">
      <w:pPr>
        <w:jc w:val="both"/>
        <w:rPr>
          <w:rFonts w:ascii="Segoe UI" w:hAnsi="Segoe UI" w:cs="Segoe UI"/>
          <w:sz w:val="16"/>
          <w:szCs w:val="16"/>
        </w:rPr>
      </w:pPr>
      <w:r w:rsidRPr="003B1D18">
        <w:rPr>
          <w:rFonts w:ascii="Segoe UI" w:hAnsi="Segoe UI" w:cs="Segoe UI"/>
          <w:sz w:val="16"/>
          <w:szCs w:val="16"/>
        </w:rPr>
        <w:t xml:space="preserve">Vsak pogoj mora biti ustrezno dokazan (podprt z dokazili iz katerih je razvidno izpolnjevanje pogoja) in označen kot zahtevano s strani naročnika, in sicer: </w:t>
      </w:r>
      <w:r w:rsidRPr="003B1D18">
        <w:rPr>
          <w:rFonts w:ascii="Segoe UI" w:hAnsi="Segoe UI" w:cs="Segoe UI"/>
          <w:b/>
          <w:sz w:val="16"/>
          <w:szCs w:val="16"/>
        </w:rPr>
        <w:t xml:space="preserve">v desni zgornji kot dokazila </w:t>
      </w:r>
      <w:r w:rsidRPr="003B1D18">
        <w:rPr>
          <w:rFonts w:ascii="Segoe UI" w:hAnsi="Segoe UI" w:cs="Segoe UI"/>
          <w:sz w:val="16"/>
          <w:szCs w:val="16"/>
        </w:rPr>
        <w:t xml:space="preserve">mora ponudnik </w:t>
      </w:r>
      <w:r w:rsidRPr="003B1D18">
        <w:rPr>
          <w:rFonts w:ascii="Segoe UI" w:hAnsi="Segoe UI" w:cs="Segoe UI"/>
          <w:b/>
          <w:sz w:val="16"/>
          <w:szCs w:val="16"/>
        </w:rPr>
        <w:t>zavesti</w:t>
      </w:r>
      <w:r w:rsidRPr="003B1D18">
        <w:rPr>
          <w:rFonts w:ascii="Segoe UI" w:hAnsi="Segoe UI" w:cs="Segoe UI"/>
          <w:sz w:val="16"/>
          <w:szCs w:val="16"/>
        </w:rPr>
        <w:t xml:space="preserve"> kateri pogoj z dokazilom dokazuje </w:t>
      </w:r>
      <w:r w:rsidRPr="003B1D18">
        <w:rPr>
          <w:rFonts w:ascii="Segoe UI" w:hAnsi="Segoe UI" w:cs="Segoe UI"/>
          <w:b/>
          <w:sz w:val="16"/>
          <w:szCs w:val="16"/>
        </w:rPr>
        <w:t>– številko dokazila</w:t>
      </w:r>
      <w:r w:rsidRPr="003B1D18">
        <w:rPr>
          <w:rFonts w:ascii="Segoe UI" w:hAnsi="Segoe UI" w:cs="Segoe UI"/>
          <w:sz w:val="16"/>
          <w:szCs w:val="16"/>
        </w:rPr>
        <w:t xml:space="preserve">, ki je navedena v obrazcu in v razpisni dokumentaciji (npr. </w:t>
      </w:r>
      <w:r w:rsidRPr="003B1D18">
        <w:rPr>
          <w:rFonts w:ascii="Segoe UI" w:hAnsi="Segoe UI" w:cs="Segoe UI"/>
          <w:b/>
          <w:sz w:val="16"/>
          <w:szCs w:val="16"/>
          <w:highlight w:val="yellow"/>
        </w:rPr>
        <w:t>TP4-D1),</w:t>
      </w:r>
      <w:r w:rsidRPr="003B1D18">
        <w:rPr>
          <w:rFonts w:ascii="Segoe UI" w:hAnsi="Segoe UI" w:cs="Segoe UI"/>
          <w:sz w:val="16"/>
          <w:szCs w:val="16"/>
        </w:rPr>
        <w:t xml:space="preserve"> obenem mora v dokumentu </w:t>
      </w:r>
      <w:r w:rsidRPr="003B1D18">
        <w:rPr>
          <w:rFonts w:ascii="Segoe UI" w:hAnsi="Segoe UI" w:cs="Segoe UI"/>
          <w:b/>
          <w:sz w:val="16"/>
          <w:szCs w:val="16"/>
        </w:rPr>
        <w:t xml:space="preserve">izpolnjevanje pogoja </w:t>
      </w:r>
      <w:proofErr w:type="spellStart"/>
      <w:r w:rsidRPr="003B1D18">
        <w:rPr>
          <w:rFonts w:ascii="Segoe UI" w:hAnsi="Segoe UI" w:cs="Segoe UI"/>
          <w:b/>
          <w:sz w:val="16"/>
          <w:szCs w:val="16"/>
        </w:rPr>
        <w:t>siginirati</w:t>
      </w:r>
      <w:proofErr w:type="spellEnd"/>
      <w:r w:rsidRPr="003B1D18">
        <w:rPr>
          <w:rFonts w:ascii="Segoe UI" w:hAnsi="Segoe UI" w:cs="Segoe UI"/>
          <w:sz w:val="16"/>
          <w:szCs w:val="16"/>
        </w:rPr>
        <w:t xml:space="preserve"> ter </w:t>
      </w:r>
      <w:r w:rsidRPr="003B1D18">
        <w:rPr>
          <w:rFonts w:ascii="Segoe UI" w:hAnsi="Segoe UI" w:cs="Segoe UI"/>
          <w:b/>
          <w:sz w:val="16"/>
          <w:szCs w:val="16"/>
        </w:rPr>
        <w:t>zraven navesti št. pogoja in dokazila</w:t>
      </w:r>
      <w:r w:rsidR="008155ED">
        <w:rPr>
          <w:rFonts w:ascii="Segoe UI" w:hAnsi="Segoe UI" w:cs="Segoe UI"/>
          <w:sz w:val="16"/>
          <w:szCs w:val="16"/>
        </w:rPr>
        <w:t>.</w:t>
      </w:r>
      <w:r w:rsidRPr="003B1D18">
        <w:rPr>
          <w:rFonts w:ascii="Segoe UI" w:hAnsi="Segoe UI" w:cs="Segoe UI"/>
          <w:sz w:val="16"/>
          <w:szCs w:val="16"/>
        </w:rPr>
        <w:t xml:space="preserve">. </w:t>
      </w:r>
    </w:p>
    <w:p w:rsidRPr="003B1D18" w:rsidR="00022D00" w:rsidP="00022D00" w:rsidRDefault="00022D00" w14:paraId="1A708C4A" w14:textId="77777777">
      <w:pPr>
        <w:jc w:val="both"/>
        <w:rPr>
          <w:rFonts w:ascii="Segoe UI" w:hAnsi="Segoe UI" w:cs="Segoe UI"/>
          <w:sz w:val="16"/>
          <w:szCs w:val="16"/>
        </w:rPr>
      </w:pPr>
      <w:r w:rsidRPr="003B1D18">
        <w:rPr>
          <w:rFonts w:ascii="Segoe UI" w:hAnsi="Segoe UI" w:cs="Segoe UI"/>
          <w:sz w:val="16"/>
          <w:szCs w:val="16"/>
        </w:rPr>
        <w:t>Ponudnik dokazila zloži po vrstnem redu (kot določen v obrazcu)  za obrazcem za ugotavljanje tehnične usposobljenosti – tehnični pogoji. Ponudbe, ki ne bodo izpolnjevale in izkazovale vseh zahtevanih pogojev bodo smatrane kot nesprejemljive ponudbe in bodo kot takšne izločene iz analize in ocenjevanja.</w:t>
      </w:r>
    </w:p>
    <w:p w:rsidR="00071085" w:rsidP="00503845" w:rsidRDefault="00071085" w14:paraId="6AC2B5F1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4ACACE32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6155205D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19C78593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165C2090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6759E4B7" w14:textId="77777777">
      <w:pPr>
        <w:pStyle w:val="Glava"/>
        <w:rPr>
          <w:rFonts w:ascii="Segoe UI" w:hAnsi="Segoe UI" w:cs="Segoe UI"/>
          <w:sz w:val="20"/>
        </w:rPr>
      </w:pPr>
    </w:p>
    <w:p w:rsidR="003E57B7" w:rsidP="00503845" w:rsidRDefault="003E57B7" w14:paraId="7EA8275A" w14:textId="77777777">
      <w:pPr>
        <w:pStyle w:val="Glava"/>
        <w:rPr>
          <w:rFonts w:ascii="Segoe UI" w:hAnsi="Segoe UI" w:cs="Segoe UI"/>
          <w:sz w:val="20"/>
        </w:rPr>
      </w:pPr>
    </w:p>
    <w:p w:rsidRPr="003B1D18" w:rsidR="003E57B7" w:rsidP="00503845" w:rsidRDefault="003E57B7" w14:paraId="13FAB6F6" w14:textId="77777777">
      <w:pPr>
        <w:pStyle w:val="Glava"/>
        <w:rPr>
          <w:rFonts w:ascii="Segoe UI" w:hAnsi="Segoe UI" w:cs="Segoe UI"/>
          <w:sz w:val="20"/>
        </w:rPr>
      </w:pPr>
    </w:p>
    <w:p w:rsidRPr="003B1D18" w:rsidR="00C460E4" w:rsidP="00C460E4" w:rsidRDefault="00C460E4" w14:paraId="1449BA3C" w14:textId="77777777">
      <w:pPr>
        <w:jc w:val="center"/>
        <w:rPr>
          <w:rFonts w:ascii="Segoe UI" w:hAnsi="Segoe UI" w:cs="Segoe UI"/>
          <w:b/>
          <w:sz w:val="36"/>
          <w:szCs w:val="36"/>
        </w:rPr>
      </w:pPr>
      <w:r w:rsidRPr="003B1D18">
        <w:rPr>
          <w:rFonts w:ascii="Segoe UI" w:hAnsi="Segoe UI" w:cs="Segoe UI"/>
          <w:b/>
          <w:sz w:val="36"/>
          <w:szCs w:val="36"/>
        </w:rPr>
        <w:lastRenderedPageBreak/>
        <w:t>OBRAZ</w:t>
      </w:r>
      <w:r w:rsidR="003E57B7">
        <w:rPr>
          <w:rFonts w:ascii="Segoe UI" w:hAnsi="Segoe UI" w:cs="Segoe UI"/>
          <w:b/>
          <w:sz w:val="36"/>
          <w:szCs w:val="36"/>
        </w:rPr>
        <w:t>EC</w:t>
      </w:r>
      <w:r w:rsidRPr="003B1D18">
        <w:rPr>
          <w:rFonts w:ascii="Segoe UI" w:hAnsi="Segoe UI" w:cs="Segoe UI"/>
          <w:b/>
          <w:sz w:val="36"/>
          <w:szCs w:val="36"/>
        </w:rPr>
        <w:t xml:space="preserve"> ZA UGOTA</w:t>
      </w:r>
      <w:r w:rsidRPr="003B1D18" w:rsidR="002374D4">
        <w:rPr>
          <w:rFonts w:ascii="Segoe UI" w:hAnsi="Segoe UI" w:cs="Segoe UI"/>
          <w:b/>
          <w:sz w:val="36"/>
          <w:szCs w:val="36"/>
        </w:rPr>
        <w:t xml:space="preserve">VLJANJE IZPOLNJEVANJA TEHNIČNIH POGOJEV </w:t>
      </w:r>
    </w:p>
    <w:p w:rsidR="0028506B" w:rsidP="006F06FE" w:rsidRDefault="0028506B" w14:paraId="30E752F4" w14:textId="77777777">
      <w:pPr>
        <w:ind w:left="360"/>
        <w:jc w:val="center"/>
        <w:rPr>
          <w:rFonts w:ascii="Segoe UI" w:hAnsi="Segoe UI" w:cs="Segoe UI"/>
          <w:sz w:val="16"/>
          <w:szCs w:val="16"/>
        </w:rPr>
      </w:pPr>
    </w:p>
    <w:p w:rsidRPr="003B1D18" w:rsidR="00204027" w:rsidP="00503845" w:rsidRDefault="00A2473F" w14:paraId="4EBB2BD9" w14:textId="6DDC20E8">
      <w:pPr>
        <w:ind w:left="360"/>
        <w:jc w:val="right"/>
        <w:rPr>
          <w:rFonts w:ascii="Segoe UI" w:hAnsi="Segoe UI" w:cs="Segoe UI"/>
          <w:sz w:val="16"/>
          <w:szCs w:val="16"/>
        </w:rPr>
      </w:pPr>
      <w:r w:rsidRPr="003B1D18">
        <w:rPr>
          <w:rFonts w:ascii="Segoe UI" w:hAnsi="Segoe UI" w:cs="Segoe UI"/>
          <w:sz w:val="16"/>
          <w:szCs w:val="16"/>
        </w:rPr>
        <w:t>*IZPOLNI PONUDNIK</w:t>
      </w:r>
    </w:p>
    <w:p w:rsidRPr="003B1D18" w:rsidR="000F0742" w:rsidP="00503845" w:rsidRDefault="000F0742" w14:paraId="7D8E04B6" w14:textId="77777777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207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8080"/>
      </w:tblGrid>
      <w:tr w:rsidRPr="003B1D18" w:rsidR="00B5288A" w:rsidTr="00FF2227" w14:paraId="12EB0306" w14:textId="77777777">
        <w:tc>
          <w:tcPr>
            <w:tcW w:w="2127" w:type="dxa"/>
          </w:tcPr>
          <w:p w:rsidRPr="003B1D18" w:rsidR="007A40D7" w:rsidP="00503845" w:rsidRDefault="007A40D7" w14:paraId="4C57B500" w14:textId="77777777">
            <w:pPr>
              <w:rPr>
                <w:rFonts w:ascii="Segoe UI" w:hAnsi="Segoe UI" w:cs="Segoe UI"/>
                <w:sz w:val="20"/>
              </w:rPr>
            </w:pPr>
            <w:r w:rsidRPr="003B1D18">
              <w:rPr>
                <w:rFonts w:ascii="Segoe UI" w:hAnsi="Segoe UI" w:cs="Segoe UI"/>
                <w:sz w:val="20"/>
              </w:rPr>
              <w:t>Ponudnik</w:t>
            </w:r>
            <w:r w:rsidRPr="003B1D18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3B1D18">
              <w:rPr>
                <w:rFonts w:ascii="Segoe UI" w:hAnsi="Segoe UI" w:cs="Segoe UI"/>
                <w:sz w:val="14"/>
                <w:szCs w:val="14"/>
              </w:rPr>
              <w:t>(naziv</w:t>
            </w:r>
            <w:r w:rsidRPr="003B1D18" w:rsidR="00FF2227">
              <w:rPr>
                <w:rFonts w:ascii="Segoe UI" w:hAnsi="Segoe UI" w:cs="Segoe UI"/>
                <w:sz w:val="14"/>
                <w:szCs w:val="14"/>
              </w:rPr>
              <w:t>, naslov</w:t>
            </w:r>
            <w:r w:rsidRPr="003B1D18">
              <w:rPr>
                <w:rFonts w:ascii="Segoe UI" w:hAnsi="Segoe UI" w:cs="Segoe UI"/>
                <w:sz w:val="14"/>
                <w:szCs w:val="14"/>
              </w:rPr>
              <w:t>)*</w:t>
            </w:r>
          </w:p>
        </w:tc>
        <w:tc>
          <w:tcPr>
            <w:tcW w:w="8080" w:type="dxa"/>
            <w:tcBorders>
              <w:bottom w:val="single" w:color="auto" w:sz="4" w:space="0"/>
            </w:tcBorders>
          </w:tcPr>
          <w:p w:rsidRPr="003B1D18" w:rsidR="007A40D7" w:rsidP="00503845" w:rsidRDefault="007A40D7" w14:paraId="5BC796A4" w14:textId="77777777">
            <w:pPr>
              <w:rPr>
                <w:rFonts w:ascii="Segoe UI" w:hAnsi="Segoe UI" w:cs="Segoe UI"/>
                <w:sz w:val="20"/>
              </w:rPr>
            </w:pPr>
          </w:p>
        </w:tc>
      </w:tr>
    </w:tbl>
    <w:p w:rsidR="0028506B" w:rsidP="00503845" w:rsidRDefault="0028506B" w14:paraId="5210E989" w14:textId="39623124">
      <w:pPr>
        <w:jc w:val="both"/>
        <w:rPr>
          <w:rFonts w:ascii="Segoe UI" w:hAnsi="Segoe UI" w:cs="Segoe UI"/>
          <w:sz w:val="20"/>
        </w:rPr>
      </w:pPr>
    </w:p>
    <w:p w:rsidRPr="003B1D18" w:rsidR="00E455EA" w:rsidP="00503845" w:rsidRDefault="002374D4" w14:paraId="5BDC9C3A" w14:textId="760388D8">
      <w:pPr>
        <w:jc w:val="both"/>
        <w:rPr>
          <w:rFonts w:ascii="Segoe UI" w:hAnsi="Segoe UI" w:cs="Segoe UI"/>
          <w:b/>
          <w:sz w:val="22"/>
          <w:szCs w:val="22"/>
        </w:rPr>
      </w:pPr>
      <w:r w:rsidRPr="003B1D18">
        <w:rPr>
          <w:rFonts w:ascii="Segoe UI" w:hAnsi="Segoe UI" w:cs="Segoe UI"/>
          <w:b/>
          <w:sz w:val="22"/>
          <w:szCs w:val="22"/>
        </w:rPr>
        <w:t xml:space="preserve">NIVO </w:t>
      </w:r>
      <w:r w:rsidR="00E455EA">
        <w:rPr>
          <w:rFonts w:ascii="Segoe UI" w:hAnsi="Segoe UI" w:cs="Segoe UI"/>
          <w:b/>
          <w:sz w:val="22"/>
          <w:szCs w:val="22"/>
        </w:rPr>
        <w:t>–</w:t>
      </w:r>
      <w:r w:rsidRPr="003B1D18">
        <w:rPr>
          <w:rFonts w:ascii="Segoe UI" w:hAnsi="Segoe UI" w:cs="Segoe UI"/>
          <w:b/>
          <w:sz w:val="22"/>
          <w:szCs w:val="22"/>
        </w:rPr>
        <w:t xml:space="preserve"> PODJETJE</w:t>
      </w:r>
    </w:p>
    <w:p w:rsidRPr="003B1D18" w:rsidR="002374D4" w:rsidP="00503845" w:rsidRDefault="002374D4" w14:paraId="699F8F49" w14:textId="77777777">
      <w:pPr>
        <w:jc w:val="both"/>
        <w:rPr>
          <w:rFonts w:ascii="Segoe UI" w:hAnsi="Segoe UI" w:cs="Segoe UI"/>
          <w:b/>
          <w:sz w:val="16"/>
          <w:szCs w:val="16"/>
        </w:rPr>
      </w:pPr>
    </w:p>
    <w:tbl>
      <w:tblPr>
        <w:tblW w:w="10490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551"/>
        <w:gridCol w:w="1701"/>
        <w:gridCol w:w="284"/>
        <w:gridCol w:w="708"/>
        <w:gridCol w:w="1560"/>
        <w:gridCol w:w="1559"/>
        <w:gridCol w:w="709"/>
        <w:gridCol w:w="708"/>
      </w:tblGrid>
      <w:tr w:rsidRPr="003B1D18" w:rsidR="000D106E" w:rsidTr="00686681" w14:paraId="51ECDD08" w14:textId="77777777">
        <w:trPr>
          <w:trHeight w:val="572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2948CE98" w14:textId="6F486E52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Pogoj </w:t>
            </w:r>
            <w:r w:rsidRPr="003B1D18" w:rsidR="00022D00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TP</w:t>
            </w:r>
            <w:r w:rsidR="006F06FE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692A665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1AA548F7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</w:tc>
      </w:tr>
      <w:tr w:rsidRPr="003B1D18" w:rsidR="000D106E" w:rsidTr="00686681" w14:paraId="096C7645" w14:textId="77777777">
        <w:trPr>
          <w:trHeight w:val="165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06E869A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1D2AEFA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1338E9C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42256E" w:rsidTr="00686681" w14:paraId="123ED49F" w14:textId="77777777">
        <w:trPr>
          <w:trHeight w:val="245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1D18" w:rsidR="0042256E" w:rsidP="0042256E" w:rsidRDefault="0042256E" w14:paraId="2101F0C9" w14:textId="77777777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Pogoj TP1</w:t>
            </w: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1D18" w:rsidR="0042256E" w:rsidP="0042256E" w:rsidRDefault="00B95703" w14:paraId="627F1FF1" w14:textId="4FD1B83A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B95703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Ponudnik mora biti pooblaščen s strani uradnega zastopnika proizvajalca blagovne znamke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MF</w:t>
            </w:r>
            <w:r w:rsidRPr="00B95703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naprav, za prodajo vodenih storitev in uporabo orodij za nadzor naprav.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1D18" w:rsidR="0042256E" w:rsidP="0042256E" w:rsidRDefault="0042256E" w14:paraId="41F940FC" w14:textId="3B95653C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Potrdilo</w:t>
            </w:r>
            <w:r w:rsidR="00B95703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uradnega zastopnika proizvajalca blagovne znamke MF naprav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oziroma izpis statusa iz spletne strani </w:t>
            </w:r>
            <w:r w:rsidR="00B95703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uradnega zastopnika proizvajalca blagovne znamke MF naprav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, kopija pogodbe ali drugo ekvivalentno dokazilo, ki mora biti veljavno za čas tega posla</w:t>
            </w:r>
            <w:r w:rsidR="00B95703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Pr="003B1D18" w:rsidR="00097163" w:rsidTr="006F06FE" w14:paraId="1DC2ABD1" w14:textId="77777777">
        <w:trPr>
          <w:trHeight w:val="24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6F06FE" w14:paraId="0F6F9FC5" w14:textId="48C3F095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</w:t>
            </w:r>
            <w:r w:rsidRPr="003B1D18" w:rsidR="00097163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 xml:space="preserve">: 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48511166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 xml:space="preserve">*Status: 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69153ECF" w14:textId="77777777">
            <w:pPr>
              <w:jc w:val="both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 xml:space="preserve">*Ponudnik vpiše dokazilo: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6F17735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71B1099A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</w:tcPr>
          <w:p w:rsidRPr="003B1D18" w:rsidR="00097163" w:rsidP="00097163" w:rsidRDefault="00097163" w14:paraId="2FCA44E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Pogoj izpolnjuje ponudnik/</w:t>
            </w: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 xml:space="preserve">partner/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podizvajalec*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7DC2BB7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097163" w:rsidP="00097163" w:rsidRDefault="00097163" w14:paraId="329ECB1A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10E27C7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097163" w:rsidP="00097163" w:rsidRDefault="00097163" w14:paraId="5BCE8B4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097163" w:rsidTr="006F06FE" w14:paraId="35F4B954" w14:textId="77777777">
        <w:trPr>
          <w:trHeight w:val="24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97163" w:rsidP="00643438" w:rsidRDefault="001B1578" w14:paraId="75D12DE8" w14:textId="77777777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  <w:t>TIP 1</w:t>
            </w:r>
            <w:r w:rsidRPr="00643438" w:rsidR="00097163"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  <w:t xml:space="preserve"> </w:t>
            </w:r>
          </w:p>
          <w:p w:rsidRPr="00643438" w:rsidR="004C1D2C" w:rsidP="00643438" w:rsidRDefault="004C1D2C" w14:paraId="50463629" w14:textId="627729EB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97163" w:rsidP="00E66AC8" w:rsidRDefault="00097163" w14:paraId="30989671" w14:textId="77777777">
            <w:pPr>
              <w:jc w:val="center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97163" w:rsidP="00E66AC8" w:rsidRDefault="00097163" w14:paraId="68D034D4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097163" w:rsidP="00E66AC8" w:rsidRDefault="00097163" w14:paraId="1687A9AC" w14:textId="77777777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TP1/</w:t>
            </w:r>
            <w:r w:rsidR="003E57B7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6D84DA3D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1CB53D30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6FF92AFC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44F2E980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097163" w:rsidTr="006F06FE" w14:paraId="09DF6C3A" w14:textId="77777777">
        <w:trPr>
          <w:trHeight w:val="24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97163" w:rsidP="00643438" w:rsidRDefault="001B1578" w14:paraId="122710E7" w14:textId="77777777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  <w:bookmarkStart w:name="_Hlk189055763" w:id="0"/>
            <w: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  <w:t>TIP 2</w:t>
            </w:r>
          </w:p>
          <w:p w:rsidRPr="00643438" w:rsidR="004C1D2C" w:rsidP="00643438" w:rsidRDefault="004C1D2C" w14:paraId="08769F97" w14:textId="0601D9B6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97163" w:rsidP="00E66AC8" w:rsidRDefault="00097163" w14:paraId="49D50FB0" w14:textId="77777777">
            <w:pPr>
              <w:jc w:val="center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97163" w:rsidP="00E66AC8" w:rsidRDefault="00097163" w14:paraId="0DC7B6BF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097163" w:rsidP="00E66AC8" w:rsidRDefault="00097163" w14:paraId="41BA6EC4" w14:textId="77777777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TP1/</w:t>
            </w:r>
            <w:r w:rsidR="003E57B7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28382394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0CB9BE75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4CCC523D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66AC8" w:rsidRDefault="00097163" w14:paraId="557BCFCA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bookmarkEnd w:id="0"/>
      <w:tr w:rsidRPr="003B1D18" w:rsidR="002E6C52" w:rsidTr="006F06FE" w14:paraId="583A405E" w14:textId="77777777">
        <w:trPr>
          <w:trHeight w:val="24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E6C52" w:rsidP="002E6C52" w:rsidRDefault="00253C3F" w14:paraId="0CAAC4E1" w14:textId="77777777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  <w:t xml:space="preserve">TIP 3 </w:t>
            </w:r>
          </w:p>
          <w:p w:rsidRPr="00643438" w:rsidR="004C1D2C" w:rsidP="002E6C52" w:rsidRDefault="004C1D2C" w14:paraId="455AD3FD" w14:textId="68C01407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E6C52" w:rsidP="002E6C52" w:rsidRDefault="002E6C52" w14:paraId="48836701" w14:textId="77777777">
            <w:pPr>
              <w:jc w:val="center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E6C52" w:rsidP="002E6C52" w:rsidRDefault="002E6C52" w14:paraId="74135FE3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E6C52" w:rsidP="002E6C52" w:rsidRDefault="002E6C52" w14:paraId="26526F18" w14:textId="70FAE256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TP1/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2E6C52" w:rsidRDefault="002E6C52" w14:paraId="437CA749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2E6C52" w:rsidRDefault="002E6C52" w14:paraId="202A84DF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2E6C52" w:rsidRDefault="002E6C52" w14:paraId="1A382153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2E6C52" w:rsidRDefault="002E6C52" w14:paraId="76633D79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E455EA" w:rsidRDefault="00E455EA" w14:paraId="60153689" w14:textId="77777777">
      <w:pPr>
        <w:rPr>
          <w:rFonts w:ascii="Segoe UI" w:hAnsi="Segoe UI" w:cs="Segoe UI"/>
        </w:rPr>
      </w:pPr>
    </w:p>
    <w:p w:rsidRPr="003B1D18" w:rsidR="0028506B" w:rsidRDefault="0028506B" w14:paraId="0872AFCB" w14:textId="77777777">
      <w:pPr>
        <w:rPr>
          <w:rFonts w:ascii="Segoe UI" w:hAnsi="Segoe UI" w:cs="Segoe UI"/>
        </w:rPr>
      </w:pPr>
    </w:p>
    <w:tbl>
      <w:tblPr>
        <w:tblW w:w="1063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394"/>
        <w:gridCol w:w="850"/>
        <w:gridCol w:w="1701"/>
        <w:gridCol w:w="1489"/>
        <w:gridCol w:w="762"/>
        <w:gridCol w:w="726"/>
      </w:tblGrid>
      <w:tr w:rsidRPr="003B1D18" w:rsidR="00022D00" w:rsidTr="00716D92" w14:paraId="791A66CF" w14:textId="77777777">
        <w:trPr>
          <w:trHeight w:val="527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118D8F27" w14:textId="00A5AF73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Pogoj  TP</w:t>
            </w:r>
            <w:r w:rsidR="006F06FE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št.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7EB97C78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2CE8F55D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022D00" w:rsidP="00022D00" w:rsidRDefault="00022D00" w14:paraId="0019CEAD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0D106E" w:rsidTr="00716D92" w14:paraId="58B1DA11" w14:textId="77777777">
        <w:trPr>
          <w:trHeight w:val="162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04E71A9A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30F42963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2374D4" w:rsidRDefault="000D106E" w14:paraId="21E4919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42256E" w:rsidTr="00716D92" w14:paraId="6417C2BD" w14:textId="77777777">
        <w:trPr>
          <w:trHeight w:val="306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42256E" w:rsidP="0042256E" w:rsidRDefault="0042256E" w14:paraId="3A07AF51" w14:textId="77777777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Pogoj TP</w:t>
            </w:r>
            <w:r w:rsidR="00966A6C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42256E" w:rsidP="00E505E3" w:rsidRDefault="003E57B7" w14:paraId="53DD9AE7" w14:textId="2BCD50F9">
            <w:pPr>
              <w:jc w:val="both"/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</w:pPr>
            <w:r w:rsidRPr="003E57B7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Ponudnik izkazuje sposobnost integracije tako, da izkaže, da je v preteklih treh letih  uspešno izvedel podobno postavitev  z vsaj </w:t>
            </w:r>
            <w:r w:rsidR="00253C3F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1</w:t>
            </w:r>
            <w:r w:rsidRPr="003E57B7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50 MFN napravami v najemnem modelu in izvajanju tiskanja.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42256E" w:rsidP="0042256E" w:rsidRDefault="003E57B7" w14:paraId="778C8002" w14:textId="77777777">
            <w:pPr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</w:pPr>
            <w:r w:rsidRPr="003E57B7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Izpolnjeno in potrjeno  referenčno potrdilo.</w:t>
            </w:r>
          </w:p>
        </w:tc>
      </w:tr>
      <w:tr w:rsidRPr="003B1D18" w:rsidR="00097163" w:rsidTr="006F06FE" w14:paraId="3304E03F" w14:textId="77777777">
        <w:trPr>
          <w:trHeight w:val="211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6F06FE" w:rsidR="00097163" w:rsidP="00097163" w:rsidRDefault="006F06FE" w14:paraId="7E96A9CB" w14:textId="14BF1455">
            <w:pPr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6F06FE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Oprema: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74FCC87B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20A3FAB7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4DD604D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</w:tcPr>
          <w:p w:rsidRPr="003B1D18" w:rsidR="00097163" w:rsidP="00097163" w:rsidRDefault="00097163" w14:paraId="2684751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Pogoj izpolnjuje ponudnik/</w:t>
            </w: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 xml:space="preserve">partner/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podizvajalec*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428CA3AF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097163" w:rsidP="00097163" w:rsidRDefault="00097163" w14:paraId="2870507C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77CC6BB4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097163" w:rsidP="00097163" w:rsidRDefault="00097163" w14:paraId="784CBD3E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097163" w:rsidTr="006F06FE" w14:paraId="63DF00AF" w14:textId="77777777">
        <w:trPr>
          <w:trHeight w:val="838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F06FE" w:rsidR="006F06FE" w:rsidP="00643438" w:rsidRDefault="006F06FE" w14:paraId="582565EF" w14:textId="08AA6858">
            <w:pPr>
              <w:rPr>
                <w:rFonts w:ascii="Segoe UI" w:hAnsi="Segoe UI" w:cs="Segoe UI"/>
                <w:sz w:val="12"/>
                <w:szCs w:val="12"/>
              </w:rPr>
            </w:pPr>
            <w:r>
              <w:rPr>
                <w:rFonts w:ascii="Segoe UI" w:hAnsi="Segoe UI" w:cs="Segoe UI"/>
                <w:sz w:val="12"/>
                <w:szCs w:val="12"/>
              </w:rPr>
              <w:t>MF</w:t>
            </w:r>
            <w:r w:rsidRPr="006F06FE">
              <w:rPr>
                <w:rFonts w:ascii="Segoe UI" w:hAnsi="Segoe UI" w:cs="Segoe UI"/>
                <w:sz w:val="12"/>
                <w:szCs w:val="12"/>
              </w:rPr>
              <w:t xml:space="preserve"> NAPRAVA</w:t>
            </w:r>
          </w:p>
          <w:p w:rsidRPr="00966A6C" w:rsidR="00966A6C" w:rsidP="00643438" w:rsidRDefault="00966A6C" w14:paraId="06ED9037" w14:textId="77777777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97163" w:rsidP="00E505E3" w:rsidRDefault="00097163" w14:paraId="62C24367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097163" w:rsidP="00E505E3" w:rsidRDefault="00097163" w14:paraId="51A0B3D0" w14:textId="1174F9B9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 w:rsidR="00253C3F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2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505E3" w:rsidRDefault="00097163" w14:paraId="1D1F13E6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B1D18" w:rsidR="00097163" w:rsidP="00E505E3" w:rsidRDefault="00097163" w14:paraId="4C4B1028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505E3" w:rsidRDefault="00097163" w14:paraId="76B7B1CF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097163" w:rsidP="00E505E3" w:rsidRDefault="00097163" w14:paraId="002D45E5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Pr="003B1D18" w:rsidR="00251A86" w:rsidRDefault="00251A86" w14:paraId="578D0C23" w14:textId="77777777">
      <w:pPr>
        <w:rPr>
          <w:rFonts w:ascii="Segoe UI" w:hAnsi="Segoe UI" w:cs="Segoe UI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709"/>
        <w:gridCol w:w="1842"/>
        <w:gridCol w:w="2410"/>
        <w:gridCol w:w="709"/>
        <w:gridCol w:w="709"/>
      </w:tblGrid>
      <w:tr w:rsidRPr="003B1D18" w:rsidR="00022D00" w:rsidTr="00B8459A" w14:paraId="559D7C3D" w14:textId="77777777">
        <w:trPr>
          <w:trHeight w:val="527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59176E6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Pogoj  TPšt. 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72F387DC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22D00" w:rsidP="00022D00" w:rsidRDefault="00022D00" w14:paraId="03AFFB56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022D00" w:rsidP="00022D00" w:rsidRDefault="00022D00" w14:paraId="1149C1D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0D106E" w:rsidTr="00B8459A" w14:paraId="72258936" w14:textId="77777777">
        <w:trPr>
          <w:trHeight w:val="166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15B42008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3A3D8DA7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  <w:hideMark/>
          </w:tcPr>
          <w:p w:rsidRPr="003B1D18" w:rsidR="000D106E" w:rsidP="000D106E" w:rsidRDefault="000D106E" w14:paraId="667002BA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0D106E" w:rsidTr="00B8459A" w14:paraId="531200B0" w14:textId="77777777">
        <w:trPr>
          <w:trHeight w:val="306"/>
          <w:tblHeader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D106E" w:rsidP="00E505E3" w:rsidRDefault="000D106E" w14:paraId="250DCF2F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Pogoj TP</w:t>
            </w:r>
            <w:r w:rsidR="00966A6C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D106E" w:rsidP="000D106E" w:rsidRDefault="000D106E" w14:paraId="1DD20D93" w14:textId="77777777">
            <w:pPr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Ponudnik izkaže, da ima ustrezne poslovne povezave, ki mu omogočajo dobavo vse strojne in programske   opreme. 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0D106E" w:rsidP="000D106E" w:rsidRDefault="000D106E" w14:paraId="1E5F8F87" w14:textId="7EA82F0E">
            <w:pPr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Kopija pogodbe </w:t>
            </w:r>
            <w:r w:rsidRPr="003B1D18" w:rsidR="009300A7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ali drugo ekvivalentno dokazilo</w:t>
            </w:r>
            <w:r w:rsidR="00D02C36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 (npr. izjava principala oz. uradnega predstavnika blagovne znamke)</w:t>
            </w:r>
            <w:r w:rsidRPr="003B1D18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, s katerim ponudnik za vsako blagovno znamko in tip</w:t>
            </w:r>
            <w:r w:rsidR="00D02C36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, model </w:t>
            </w:r>
            <w:r w:rsidRPr="003B1D18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opreme dokaže ustrezno poslovno povezavo, ki mu omogoča dobavo opreme</w:t>
            </w:r>
            <w:r w:rsidR="00253C3F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>.</w:t>
            </w:r>
            <w:r w:rsidRPr="003B1D18">
              <w:rPr>
                <w:rFonts w:ascii="Segoe UI" w:hAnsi="Segoe UI" w:cs="Segoe UI"/>
                <w:noProof/>
                <w:sz w:val="18"/>
                <w:szCs w:val="18"/>
                <w:lang w:eastAsia="sl-SI"/>
              </w:rPr>
              <w:t xml:space="preserve"> </w:t>
            </w:r>
          </w:p>
        </w:tc>
      </w:tr>
      <w:tr w:rsidRPr="003B1D18" w:rsidR="00097163" w:rsidTr="006F06FE" w14:paraId="4EC8C2C1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6F06FE" w14:paraId="74B14730" w14:textId="5A073E48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MFN: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5004E1D1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6657DF9F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542AC8A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D541"/>
          </w:tcPr>
          <w:p w:rsidRPr="003B1D18" w:rsidR="00097163" w:rsidP="00097163" w:rsidRDefault="00097163" w14:paraId="08608C1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Pogoj izpolnjuje ponudnik/</w:t>
            </w: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 xml:space="preserve">partner/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podizvajalec*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7AEBAEB0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097163" w:rsidP="00097163" w:rsidRDefault="00097163" w14:paraId="3E998FB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D541"/>
            <w:vAlign w:val="center"/>
          </w:tcPr>
          <w:p w:rsidRPr="003B1D18" w:rsidR="00097163" w:rsidP="00097163" w:rsidRDefault="00097163" w14:paraId="242A7FF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097163" w:rsidP="00097163" w:rsidRDefault="00097163" w14:paraId="0D7B506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253C3F" w:rsidTr="006F06FE" w14:paraId="24527AB3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53C3F" w:rsidP="00253C3F" w:rsidRDefault="00253C3F" w14:paraId="1FD55011" w14:textId="77777777">
            <w:pPr>
              <w:rPr>
                <w:rFonts w:ascii="Segoe UI" w:hAnsi="Segoe UI" w:cs="Segoe UI"/>
                <w:sz w:val="20"/>
              </w:rPr>
            </w:pPr>
            <w:r w:rsidRPr="00253C3F">
              <w:rPr>
                <w:rFonts w:ascii="Segoe UI" w:hAnsi="Segoe UI" w:cs="Segoe UI"/>
                <w:sz w:val="20"/>
              </w:rPr>
              <w:t xml:space="preserve">TIP 1 </w:t>
            </w:r>
          </w:p>
          <w:p w:rsidRPr="00253C3F" w:rsidR="004C1D2C" w:rsidP="00253C3F" w:rsidRDefault="004C1D2C" w14:paraId="06E45490" w14:textId="365CCE02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7BAF4320" w14:textId="54CFC858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0DAF16E1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3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7BA1C657" w14:textId="77906676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4B28D782" w14:textId="3B04807A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2D6A7200" w14:textId="35BAD6BF">
            <w:pPr>
              <w:jc w:val="both"/>
              <w:rPr>
                <w:rFonts w:ascii="Segoe UI" w:hAnsi="Segoe UI" w:cs="Segoe UI"/>
                <w:noProof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67A4475C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253C3F" w:rsidTr="006F06FE" w14:paraId="35C6541E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53C3F" w:rsidP="00253C3F" w:rsidRDefault="00253C3F" w14:paraId="626993BA" w14:textId="77777777">
            <w:pPr>
              <w:rPr>
                <w:rFonts w:ascii="Segoe UI" w:hAnsi="Segoe UI" w:cs="Segoe UI"/>
                <w:sz w:val="20"/>
              </w:rPr>
            </w:pPr>
            <w:r w:rsidRPr="00253C3F">
              <w:rPr>
                <w:rFonts w:ascii="Segoe UI" w:hAnsi="Segoe UI" w:cs="Segoe UI"/>
                <w:sz w:val="20"/>
              </w:rPr>
              <w:t>TIP 2</w:t>
            </w:r>
          </w:p>
          <w:p w:rsidRPr="00253C3F" w:rsidR="004C1D2C" w:rsidP="00253C3F" w:rsidRDefault="004C1D2C" w14:paraId="0B39FC8C" w14:textId="44D7D6FF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7028EFA6" w14:textId="4245AFB6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6D7E9F80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3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117586E0" w14:textId="23627102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51929E12" w14:textId="36C1AADA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0E789525" w14:textId="5BCD3E45">
            <w:pPr>
              <w:jc w:val="both"/>
              <w:rPr>
                <w:rFonts w:ascii="Segoe UI" w:hAnsi="Segoe UI" w:cs="Segoe UI"/>
                <w:noProof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42FE6DC7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253C3F" w:rsidTr="006F06FE" w14:paraId="5CE301E8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53C3F" w:rsidP="00253C3F" w:rsidRDefault="00253C3F" w14:paraId="6C5DF90D" w14:textId="77777777">
            <w:pPr>
              <w:rPr>
                <w:rFonts w:ascii="Segoe UI" w:hAnsi="Segoe UI" w:cs="Segoe UI"/>
                <w:sz w:val="20"/>
              </w:rPr>
            </w:pPr>
            <w:r w:rsidRPr="00253C3F">
              <w:rPr>
                <w:rFonts w:ascii="Segoe UI" w:hAnsi="Segoe UI" w:cs="Segoe UI"/>
                <w:sz w:val="20"/>
              </w:rPr>
              <w:t xml:space="preserve">TIP 3 </w:t>
            </w:r>
          </w:p>
          <w:p w:rsidRPr="00253C3F" w:rsidR="004C1D2C" w:rsidP="00253C3F" w:rsidRDefault="004C1D2C" w14:paraId="61BFEDB7" w14:textId="24133261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53C3F" w:rsidP="00253C3F" w:rsidRDefault="00253C3F" w14:paraId="1B0F646B" w14:textId="0672A77F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388C15AB" w14:textId="6D9C8F2C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2E6C52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TP3/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53C3F" w:rsidP="00253C3F" w:rsidRDefault="00253C3F" w14:paraId="71280ED2" w14:textId="158D335D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53C3F" w:rsidP="00253C3F" w:rsidRDefault="00253C3F" w14:paraId="28CD75FE" w14:textId="3EC44191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53C3F" w:rsidP="00253C3F" w:rsidRDefault="00253C3F" w14:paraId="6D3453BB" w14:textId="6BDAB195">
            <w:pPr>
              <w:jc w:val="both"/>
              <w:rPr>
                <w:rFonts w:ascii="Segoe UI" w:hAnsi="Segoe UI" w:cs="Segoe UI"/>
                <w:noProof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1D18" w:rsidR="00253C3F" w:rsidP="00253C3F" w:rsidRDefault="00253C3F" w14:paraId="0B7D318F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28506B" w:rsidP="002374D4" w:rsidRDefault="0028506B" w14:paraId="3FEB371E" w14:textId="3DAE5FBA">
      <w:pPr>
        <w:rPr>
          <w:rFonts w:ascii="Segoe UI" w:hAnsi="Segoe UI" w:cs="Segoe UI"/>
        </w:rPr>
      </w:pPr>
    </w:p>
    <w:p w:rsidRPr="003B1D18" w:rsidR="0028506B" w:rsidP="002374D4" w:rsidRDefault="0028506B" w14:paraId="659B36A3" w14:textId="77777777">
      <w:pPr>
        <w:rPr>
          <w:rFonts w:ascii="Segoe UI" w:hAnsi="Segoe UI" w:cs="Segoe UI"/>
        </w:rPr>
      </w:pPr>
    </w:p>
    <w:p w:rsidRPr="003B1D18" w:rsidR="000D106E" w:rsidP="002374D4" w:rsidRDefault="002374D4" w14:paraId="32DFC6C9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  <w:r w:rsidRPr="003B1D18">
        <w:rPr>
          <w:rFonts w:ascii="Segoe UI" w:hAnsi="Segoe UI" w:cs="Segoe UI"/>
          <w:b/>
          <w:noProof/>
          <w:sz w:val="22"/>
          <w:szCs w:val="22"/>
          <w:lang w:eastAsia="sl-SI"/>
        </w:rPr>
        <w:t xml:space="preserve">NIVO – OPREMA </w:t>
      </w:r>
    </w:p>
    <w:p w:rsidRPr="003B1D18" w:rsidR="000D106E" w:rsidP="002374D4" w:rsidRDefault="000D106E" w14:paraId="4DD9E522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tbl>
      <w:tblPr>
        <w:tblW w:w="103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976"/>
        <w:gridCol w:w="3119"/>
        <w:gridCol w:w="709"/>
        <w:gridCol w:w="1417"/>
        <w:gridCol w:w="709"/>
        <w:gridCol w:w="709"/>
        <w:gridCol w:w="37"/>
      </w:tblGrid>
      <w:tr w:rsidRPr="003B1D18" w:rsidR="00022D00" w:rsidTr="00716D92" w14:paraId="39FB1BB3" w14:textId="77777777">
        <w:trPr>
          <w:trHeight w:val="527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022D00" w:rsidP="00022D00" w:rsidRDefault="00022D00" w14:paraId="3B383A92" w14:textId="6ABB747E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Pogoj  TP</w:t>
            </w:r>
            <w:r w:rsidR="00E53A14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2976" w:type="dxa"/>
            <w:shd w:val="clear" w:color="auto" w:fill="FFD541"/>
            <w:vAlign w:val="center"/>
            <w:hideMark/>
          </w:tcPr>
          <w:p w:rsidRPr="003B1D18" w:rsidR="00022D00" w:rsidP="00022D00" w:rsidRDefault="00022D00" w14:paraId="772BB81F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6700" w:type="dxa"/>
            <w:gridSpan w:val="6"/>
            <w:shd w:val="clear" w:color="auto" w:fill="FFD541"/>
            <w:vAlign w:val="center"/>
            <w:hideMark/>
          </w:tcPr>
          <w:p w:rsidRPr="003B1D18" w:rsidR="00022D00" w:rsidP="00022D00" w:rsidRDefault="00022D00" w14:paraId="6343693B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022D00" w:rsidP="00022D00" w:rsidRDefault="00022D00" w14:paraId="2C28F2E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0D106E" w:rsidTr="00716D92" w14:paraId="2EB751D0" w14:textId="77777777">
        <w:trPr>
          <w:trHeight w:val="60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0D106E" w:rsidP="0042256E" w:rsidRDefault="000D106E" w14:paraId="71627A11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2976" w:type="dxa"/>
            <w:shd w:val="clear" w:color="auto" w:fill="FFD541"/>
            <w:vAlign w:val="center"/>
            <w:hideMark/>
          </w:tcPr>
          <w:p w:rsidRPr="003B1D18" w:rsidR="000D106E" w:rsidP="0042256E" w:rsidRDefault="000D106E" w14:paraId="69F1C86C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6700" w:type="dxa"/>
            <w:gridSpan w:val="6"/>
            <w:shd w:val="clear" w:color="auto" w:fill="FFD541"/>
            <w:vAlign w:val="center"/>
            <w:hideMark/>
          </w:tcPr>
          <w:p w:rsidRPr="003B1D18" w:rsidR="000D106E" w:rsidP="0042256E" w:rsidRDefault="000D106E" w14:paraId="7BA2C6F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0D106E" w:rsidTr="00716D92" w14:paraId="14CB16DB" w14:textId="77777777">
        <w:trPr>
          <w:trHeight w:val="306"/>
          <w:tblHeader/>
        </w:trPr>
        <w:tc>
          <w:tcPr>
            <w:tcW w:w="710" w:type="dxa"/>
            <w:vAlign w:val="center"/>
          </w:tcPr>
          <w:p w:rsidRPr="003B1D18" w:rsidR="000D106E" w:rsidP="000D106E" w:rsidRDefault="000D106E" w14:paraId="49CA6404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Pogoj TP</w:t>
            </w:r>
            <w:r w:rsidR="00966A6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4</w:t>
            </w:r>
          </w:p>
          <w:p w:rsidRPr="003B1D18" w:rsidR="000D106E" w:rsidP="000D106E" w:rsidRDefault="000D106E" w14:paraId="746BC3EB" w14:textId="77777777">
            <w:pPr>
              <w:rPr>
                <w:rFonts w:ascii="Segoe UI" w:hAnsi="Segoe UI" w:cs="Segoe UI"/>
                <w:sz w:val="16"/>
                <w:szCs w:val="16"/>
                <w:lang w:eastAsia="sl-SI"/>
              </w:rPr>
            </w:pPr>
          </w:p>
          <w:p w:rsidRPr="003B1D18" w:rsidR="000D106E" w:rsidP="000D106E" w:rsidRDefault="000D106E" w14:paraId="6547FFBC" w14:textId="77777777">
            <w:pPr>
              <w:rPr>
                <w:rFonts w:ascii="Segoe UI" w:hAnsi="Segoe UI" w:cs="Segoe UI"/>
                <w:sz w:val="16"/>
                <w:szCs w:val="16"/>
                <w:lang w:eastAsia="sl-SI"/>
              </w:rPr>
            </w:pPr>
          </w:p>
          <w:p w:rsidRPr="003B1D18" w:rsidR="000D106E" w:rsidP="000D106E" w:rsidRDefault="000D106E" w14:paraId="162AC8C2" w14:textId="77777777">
            <w:pPr>
              <w:rPr>
                <w:rFonts w:ascii="Segoe UI" w:hAnsi="Segoe UI" w:cs="Segoe UI"/>
                <w:sz w:val="16"/>
                <w:szCs w:val="16"/>
                <w:lang w:eastAsia="sl-SI"/>
              </w:rPr>
            </w:pPr>
          </w:p>
        </w:tc>
        <w:tc>
          <w:tcPr>
            <w:tcW w:w="2976" w:type="dxa"/>
            <w:vAlign w:val="center"/>
          </w:tcPr>
          <w:p w:rsidRPr="003B1D18" w:rsidR="000D106E" w:rsidP="000D106E" w:rsidRDefault="000D106E" w14:paraId="02647ED1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Vsa ponujena oprema mora najmanj ustrezati tehničnim zahtevam naročnika in biti skladna s tehničnimi zahtevami naročnika. </w:t>
            </w:r>
          </w:p>
        </w:tc>
        <w:tc>
          <w:tcPr>
            <w:tcW w:w="6700" w:type="dxa"/>
            <w:gridSpan w:val="6"/>
            <w:shd w:val="clear" w:color="auto" w:fill="auto"/>
            <w:vAlign w:val="center"/>
          </w:tcPr>
          <w:p w:rsidRPr="003B1D18" w:rsidR="000D106E" w:rsidP="00826502" w:rsidRDefault="000D106E" w14:paraId="6461BE36" w14:textId="0913A308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Izjava o izpolnjevanju tehničnih zahtev </w:t>
            </w:r>
            <w:r w:rsidR="00D02C36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(</w:t>
            </w:r>
            <w:proofErr w:type="spellStart"/>
            <w:r w:rsidR="00D02C36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predpripravljena</w:t>
            </w:r>
            <w:proofErr w:type="spellEnd"/>
            <w:r w:rsidR="00D02C36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»Izjava o ponujeni opremi«) 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in ugotavljanje izpolnjevanja tehničnih pogojev, tudi ob testu skladnosti. Ponudnik mora za vsako opremo priložiti tehnično dokumentacijo (specifikacije) s katero dokazuje izpolnjevanje  tehničnih zahtev. V tehničnih specifikacijah, mora označiti vsako tehnično zahtevo, ki jo izpolnjuje.   </w:t>
            </w:r>
          </w:p>
        </w:tc>
      </w:tr>
      <w:tr w:rsidRPr="003B1D18" w:rsidR="00097163" w:rsidTr="006F06FE" w14:paraId="29DE152C" w14:textId="77777777">
        <w:trPr>
          <w:gridAfter w:val="1"/>
          <w:wAfter w:w="37" w:type="dxa"/>
          <w:trHeight w:val="222"/>
        </w:trPr>
        <w:tc>
          <w:tcPr>
            <w:tcW w:w="710" w:type="dxa"/>
            <w:shd w:val="clear" w:color="auto" w:fill="FFD541"/>
            <w:vAlign w:val="center"/>
          </w:tcPr>
          <w:p w:rsidRPr="003B1D18" w:rsidR="00097163" w:rsidP="00826502" w:rsidRDefault="006F06FE" w14:paraId="3D093CA9" w14:textId="659D6BB5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MFN:</w:t>
            </w:r>
          </w:p>
        </w:tc>
        <w:tc>
          <w:tcPr>
            <w:tcW w:w="6095" w:type="dxa"/>
            <w:gridSpan w:val="2"/>
            <w:shd w:val="clear" w:color="auto" w:fill="FFD541"/>
            <w:vAlign w:val="center"/>
          </w:tcPr>
          <w:p w:rsidRPr="003B1D18" w:rsidR="00097163" w:rsidP="00826502" w:rsidRDefault="00097163" w14:paraId="2668E4EE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097163" w:rsidP="00826502" w:rsidRDefault="00097163" w14:paraId="21234785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417" w:type="dxa"/>
            <w:shd w:val="clear" w:color="auto" w:fill="FFD541"/>
            <w:vAlign w:val="center"/>
          </w:tcPr>
          <w:p w:rsidRPr="003B1D18" w:rsidR="00097163" w:rsidP="00826502" w:rsidRDefault="00097163" w14:paraId="617B709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097163" w:rsidP="00826502" w:rsidRDefault="00097163" w14:paraId="579C12D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097163" w:rsidP="00826502" w:rsidRDefault="00097163" w14:paraId="198AEFB0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097163" w:rsidP="00826502" w:rsidRDefault="00097163" w14:paraId="0219EDE9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097163" w:rsidP="00826502" w:rsidRDefault="00097163" w14:paraId="37C8B53F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E455EA" w:rsidTr="006F06FE" w14:paraId="015F158C" w14:textId="77777777">
        <w:trPr>
          <w:gridAfter w:val="1"/>
          <w:wAfter w:w="37" w:type="dxa"/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E455EA" w:rsidP="00E455EA" w:rsidRDefault="008338FF" w14:paraId="6053B874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1</w:t>
            </w:r>
            <w:r w:rsidRPr="00235FA4" w:rsidR="00E455EA">
              <w:rPr>
                <w:rFonts w:ascii="Segoe UI" w:hAnsi="Segoe UI" w:cs="Segoe UI"/>
                <w:bCs/>
                <w:color w:val="000000"/>
                <w:sz w:val="20"/>
              </w:rPr>
              <w:t xml:space="preserve"> </w:t>
            </w:r>
          </w:p>
          <w:p w:rsidRPr="00235FA4" w:rsidR="004C1D2C" w:rsidP="00E455EA" w:rsidRDefault="004C1D2C" w14:paraId="47DEF6F3" w14:textId="513E43CA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:rsidRPr="003B1D18" w:rsidR="00E455EA" w:rsidP="00E455EA" w:rsidRDefault="00E455EA" w14:paraId="4FB4AA6F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60FB3C37" w14:textId="6D015BA0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 w:rsidR="008338FF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4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/1</w:t>
            </w:r>
          </w:p>
        </w:tc>
        <w:tc>
          <w:tcPr>
            <w:tcW w:w="1417" w:type="dxa"/>
            <w:vAlign w:val="center"/>
          </w:tcPr>
          <w:p w:rsidRPr="003B1D18" w:rsidR="00E455EA" w:rsidP="00E455EA" w:rsidRDefault="00E455EA" w14:paraId="2141E64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782C9CB1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62841D26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E455EA" w:rsidTr="006F06FE" w14:paraId="08789C7A" w14:textId="77777777">
        <w:trPr>
          <w:gridAfter w:val="1"/>
          <w:wAfter w:w="37" w:type="dxa"/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E455EA" w:rsidP="00E455EA" w:rsidRDefault="008338FF" w14:paraId="2C99FDCD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2</w:t>
            </w:r>
          </w:p>
          <w:p w:rsidRPr="00235FA4" w:rsidR="004C1D2C" w:rsidP="00E455EA" w:rsidRDefault="004C1D2C" w14:paraId="37CA4E10" w14:textId="4E94DD86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:rsidRPr="003B1D18" w:rsidR="00E455EA" w:rsidP="00E455EA" w:rsidRDefault="00E455EA" w14:paraId="67218A1D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0CBC58B9" w14:textId="6CD2F0A4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 w:rsidR="008338FF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4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/2</w:t>
            </w:r>
          </w:p>
        </w:tc>
        <w:tc>
          <w:tcPr>
            <w:tcW w:w="1417" w:type="dxa"/>
            <w:vAlign w:val="center"/>
          </w:tcPr>
          <w:p w:rsidRPr="003B1D18" w:rsidR="00E455EA" w:rsidP="00E455EA" w:rsidRDefault="00E455EA" w14:paraId="30A4710C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2F91A9E9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E455EA" w:rsidP="00E455EA" w:rsidRDefault="00E455EA" w14:paraId="02300D3D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2E6C52" w:rsidTr="006F06FE" w14:paraId="22659FB3" w14:textId="77777777">
        <w:trPr>
          <w:gridAfter w:val="1"/>
          <w:wAfter w:w="37" w:type="dxa"/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2E6C52" w:rsidP="002E6C52" w:rsidRDefault="008338FF" w14:paraId="6954FD37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3</w:t>
            </w:r>
          </w:p>
          <w:p w:rsidRPr="00235FA4" w:rsidR="004C1D2C" w:rsidP="002E6C52" w:rsidRDefault="004C1D2C" w14:paraId="71462151" w14:textId="129A65E9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:rsidRPr="003B1D18" w:rsidR="002E6C52" w:rsidP="002E6C52" w:rsidRDefault="002E6C52" w14:paraId="2A791BD6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2E6C52" w:rsidP="002E6C52" w:rsidRDefault="002E6C52" w14:paraId="032D9A84" w14:textId="469756D1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 w:rsidR="008338FF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4</w:t>
            </w: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417" w:type="dxa"/>
            <w:vAlign w:val="center"/>
          </w:tcPr>
          <w:p w:rsidRPr="003B1D18" w:rsidR="002E6C52" w:rsidP="002E6C52" w:rsidRDefault="002E6C52" w14:paraId="078D6F28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2E6C52" w:rsidP="002E6C52" w:rsidRDefault="002E6C52" w14:paraId="57EE03A9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3B1D18" w:rsidR="002E6C52" w:rsidP="002E6C52" w:rsidRDefault="002E6C52" w14:paraId="610F48B8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0D106E" w:rsidP="002374D4" w:rsidRDefault="000D106E" w14:paraId="69286DA6" w14:textId="77777777">
      <w:pPr>
        <w:rPr>
          <w:rFonts w:ascii="Segoe UI" w:hAnsi="Segoe UI" w:cs="Segoe UI"/>
          <w:b/>
          <w:noProof/>
          <w:sz w:val="16"/>
          <w:szCs w:val="16"/>
          <w:lang w:eastAsia="sl-SI"/>
        </w:rPr>
      </w:pPr>
    </w:p>
    <w:p w:rsidRPr="003B1D18" w:rsidR="009279AC" w:rsidP="002374D4" w:rsidRDefault="009279AC" w14:paraId="32EC2AC6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tbl>
      <w:tblPr>
        <w:tblW w:w="10490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5386"/>
        <w:gridCol w:w="709"/>
        <w:gridCol w:w="850"/>
        <w:gridCol w:w="1276"/>
        <w:gridCol w:w="709"/>
        <w:gridCol w:w="850"/>
      </w:tblGrid>
      <w:tr w:rsidRPr="003B1D18" w:rsidR="00022D00" w:rsidTr="00673777" w14:paraId="0486274E" w14:textId="77777777">
        <w:trPr>
          <w:trHeight w:val="527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022D00" w:rsidP="0042256E" w:rsidRDefault="00022D00" w14:paraId="069D74DA" w14:textId="3470ECBA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Pogoj  TP</w:t>
            </w:r>
            <w:r w:rsidR="00E53A14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6945" w:type="dxa"/>
            <w:gridSpan w:val="3"/>
            <w:shd w:val="clear" w:color="auto" w:fill="FFD541"/>
            <w:vAlign w:val="center"/>
            <w:hideMark/>
          </w:tcPr>
          <w:p w:rsidRPr="003B1D18" w:rsidR="00022D00" w:rsidP="0042256E" w:rsidRDefault="00022D00" w14:paraId="6198763B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2835" w:type="dxa"/>
            <w:gridSpan w:val="3"/>
            <w:shd w:val="clear" w:color="auto" w:fill="FFD541"/>
            <w:vAlign w:val="center"/>
            <w:hideMark/>
          </w:tcPr>
          <w:p w:rsidRPr="003B1D18" w:rsidR="00022D00" w:rsidP="0042256E" w:rsidRDefault="00022D00" w14:paraId="30FCA7A0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022D00" w:rsidP="0042256E" w:rsidRDefault="00022D00" w14:paraId="67B7781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022D00" w:rsidTr="00673777" w14:paraId="219BD848" w14:textId="77777777">
        <w:trPr>
          <w:trHeight w:val="142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022D00" w:rsidP="0042256E" w:rsidRDefault="00022D00" w14:paraId="299E89D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6945" w:type="dxa"/>
            <w:gridSpan w:val="3"/>
            <w:shd w:val="clear" w:color="auto" w:fill="FFD541"/>
            <w:vAlign w:val="center"/>
            <w:hideMark/>
          </w:tcPr>
          <w:p w:rsidRPr="003B1D18" w:rsidR="00022D00" w:rsidP="0042256E" w:rsidRDefault="00022D00" w14:paraId="421BDBC5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2835" w:type="dxa"/>
            <w:gridSpan w:val="3"/>
            <w:shd w:val="clear" w:color="auto" w:fill="FFD541"/>
            <w:vAlign w:val="center"/>
            <w:hideMark/>
          </w:tcPr>
          <w:p w:rsidRPr="003B1D18" w:rsidR="00022D00" w:rsidP="0042256E" w:rsidRDefault="00022D00" w14:paraId="41CAF16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022D00" w:rsidTr="00673777" w14:paraId="0FF97F8C" w14:textId="77777777">
        <w:trPr>
          <w:trHeight w:val="306"/>
          <w:tblHeader/>
        </w:trPr>
        <w:tc>
          <w:tcPr>
            <w:tcW w:w="710" w:type="dxa"/>
            <w:vAlign w:val="center"/>
          </w:tcPr>
          <w:p w:rsidRPr="003B1D18" w:rsidR="00022D00" w:rsidP="003B1D18" w:rsidRDefault="00022D00" w14:paraId="72C51027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Pogoj TP</w:t>
            </w:r>
            <w:r w:rsidR="00966A6C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6945" w:type="dxa"/>
            <w:gridSpan w:val="3"/>
            <w:vAlign w:val="center"/>
          </w:tcPr>
          <w:p w:rsidRPr="003B1D18" w:rsidR="00022D00" w:rsidP="00022D00" w:rsidRDefault="00530614" w14:paraId="0D09ABBF" w14:textId="698ED43C">
            <w:pPr>
              <w:jc w:val="both"/>
              <w:rPr>
                <w:rFonts w:ascii="Segoe UI" w:hAnsi="Segoe UI" w:cs="Segoe UI"/>
                <w:sz w:val="18"/>
                <w:szCs w:val="18"/>
                <w:lang w:eastAsia="sl-SI"/>
              </w:rPr>
            </w:pPr>
            <w:r w:rsidRPr="00530614">
              <w:rPr>
                <w:rFonts w:ascii="Segoe UI" w:hAnsi="Segoe UI" w:cs="Segoe UI"/>
                <w:sz w:val="18"/>
                <w:szCs w:val="18"/>
                <w:lang w:eastAsia="sl-SI"/>
              </w:rPr>
              <w:t>Oprema oz. modeli, ki so predmet ponudbe so kompatibi</w:t>
            </w:r>
            <w:r w:rsidR="001360E6">
              <w:rPr>
                <w:rFonts w:ascii="Segoe UI" w:hAnsi="Segoe UI" w:cs="Segoe UI"/>
                <w:sz w:val="18"/>
                <w:szCs w:val="18"/>
                <w:lang w:eastAsia="sl-SI"/>
              </w:rPr>
              <w:t>l</w:t>
            </w:r>
            <w:r w:rsidRPr="00530614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ni in brezhibno delujejo na OS  Windows </w:t>
            </w:r>
            <w:r w:rsidR="00966A6C">
              <w:rPr>
                <w:rFonts w:ascii="Segoe UI" w:hAnsi="Segoe UI" w:cs="Segoe UI"/>
                <w:sz w:val="18"/>
                <w:szCs w:val="18"/>
                <w:lang w:eastAsia="sl-SI"/>
              </w:rPr>
              <w:t>11</w:t>
            </w:r>
            <w:r w:rsidRPr="00530614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. 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Pr="003B1D18" w:rsidR="00022D00" w:rsidP="00235FA4" w:rsidRDefault="00022D00" w14:paraId="470E705D" w14:textId="2AE082D2">
            <w:pPr>
              <w:rPr>
                <w:rFonts w:ascii="Segoe UI" w:hAnsi="Segoe UI" w:cs="Segoe UI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sz w:val="18"/>
                <w:szCs w:val="18"/>
              </w:rPr>
              <w:t xml:space="preserve">Izjava </w:t>
            </w:r>
            <w:bookmarkStart w:name="_Hlk190264485" w:id="1"/>
            <w:r w:rsidR="00B95703">
              <w:rPr>
                <w:rFonts w:ascii="Segoe UI" w:hAnsi="Segoe UI" w:cs="Segoe UI"/>
                <w:sz w:val="18"/>
                <w:szCs w:val="18"/>
              </w:rPr>
              <w:t>uradnega predstavnika blagovne znamke MF</w:t>
            </w:r>
            <w:r w:rsidR="00235FA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B95703">
              <w:rPr>
                <w:rFonts w:ascii="Segoe UI" w:hAnsi="Segoe UI" w:cs="Segoe UI"/>
                <w:sz w:val="18"/>
                <w:szCs w:val="18"/>
              </w:rPr>
              <w:t>naprav</w:t>
            </w:r>
            <w:bookmarkEnd w:id="1"/>
            <w:r w:rsidR="00530614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</w:tr>
      <w:tr w:rsidRPr="003B1D18" w:rsidR="001E2D33" w:rsidTr="006F06FE" w14:paraId="74867E27" w14:textId="77777777">
        <w:trPr>
          <w:trHeight w:val="222"/>
        </w:trPr>
        <w:tc>
          <w:tcPr>
            <w:tcW w:w="710" w:type="dxa"/>
            <w:shd w:val="clear" w:color="auto" w:fill="FFD541"/>
            <w:vAlign w:val="center"/>
          </w:tcPr>
          <w:p w:rsidRPr="003B1D18" w:rsidR="001E2D33" w:rsidP="0042256E" w:rsidRDefault="006F06FE" w14:paraId="719ED694" w14:textId="767B8F18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MFN:</w:t>
            </w:r>
            <w:r w:rsidRPr="003B1D18" w:rsidR="001E2D33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5386" w:type="dxa"/>
            <w:shd w:val="clear" w:color="auto" w:fill="FFD541"/>
            <w:vAlign w:val="center"/>
          </w:tcPr>
          <w:p w:rsidRPr="003B1D18" w:rsidR="001E2D33" w:rsidP="0042256E" w:rsidRDefault="001E2D33" w14:paraId="759AD8DC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1E2D33" w:rsidP="0042256E" w:rsidRDefault="001E2D33" w14:paraId="507E5BB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2126" w:type="dxa"/>
            <w:gridSpan w:val="2"/>
            <w:shd w:val="clear" w:color="auto" w:fill="FFD541"/>
            <w:vAlign w:val="center"/>
          </w:tcPr>
          <w:p w:rsidRPr="003B1D18" w:rsidR="001E2D33" w:rsidP="0042256E" w:rsidRDefault="001E2D33" w14:paraId="1A92708D" w14:textId="77777777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1E2D33" w:rsidP="0042256E" w:rsidRDefault="001E2D33" w14:paraId="7EF4939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1E2D33" w:rsidP="0042256E" w:rsidRDefault="001E2D33" w14:paraId="07CF9EF8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850" w:type="dxa"/>
            <w:shd w:val="clear" w:color="auto" w:fill="FFD541"/>
            <w:vAlign w:val="center"/>
          </w:tcPr>
          <w:p w:rsidRPr="003B1D18" w:rsidR="001E2D33" w:rsidP="0042256E" w:rsidRDefault="001E2D33" w14:paraId="431234BC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1E2D33" w:rsidP="0042256E" w:rsidRDefault="001E2D33" w14:paraId="2C7DE35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E455EA" w:rsidTr="006F06FE" w14:paraId="31BA62A6" w14:textId="77777777">
        <w:trPr>
          <w:trHeight w:val="531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E455EA" w:rsidP="00E455EA" w:rsidRDefault="008338FF" w14:paraId="66A2954D" w14:textId="179E1509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1</w:t>
            </w:r>
            <w:r w:rsidRPr="00235FA4" w:rsidR="00E455EA">
              <w:rPr>
                <w:rFonts w:ascii="Segoe UI" w:hAnsi="Segoe UI" w:cs="Segoe UI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Pr="003B1D18" w:rsidR="00E455EA" w:rsidP="00E455EA" w:rsidRDefault="00E455EA" w14:paraId="0646A3FC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66528A" w:rsidR="00E455EA" w:rsidP="00E455EA" w:rsidRDefault="00E455EA" w14:paraId="5F0DBB6F" w14:textId="4D43EEF3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5</w:t>
            </w: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/1</w:t>
            </w:r>
          </w:p>
        </w:tc>
        <w:tc>
          <w:tcPr>
            <w:tcW w:w="2126" w:type="dxa"/>
            <w:gridSpan w:val="2"/>
          </w:tcPr>
          <w:p w:rsidRPr="003B1D18" w:rsidR="00E455EA" w:rsidP="00E455EA" w:rsidRDefault="00E455EA" w14:paraId="2CDC76B4" w14:textId="77777777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FF0000"/>
                <w:sz w:val="10"/>
                <w:szCs w:val="10"/>
                <w:lang w:eastAsia="sl-SI"/>
              </w:rPr>
              <w:t xml:space="preserve"> </w:t>
            </w:r>
          </w:p>
        </w:tc>
        <w:tc>
          <w:tcPr>
            <w:tcW w:w="709" w:type="dxa"/>
          </w:tcPr>
          <w:p w:rsidRPr="003B1D18" w:rsidR="00E455EA" w:rsidP="00E455EA" w:rsidRDefault="00E455EA" w14:paraId="20C2A804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</w:tcPr>
          <w:p w:rsidRPr="003B1D18" w:rsidR="00E455EA" w:rsidP="00E455EA" w:rsidRDefault="00E455EA" w14:paraId="66B46603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E455EA" w:rsidTr="006F06FE" w14:paraId="3897A802" w14:textId="77777777">
        <w:trPr>
          <w:trHeight w:val="363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E455EA" w:rsidP="00E455EA" w:rsidRDefault="008338FF" w14:paraId="566740D0" w14:textId="7E56A5AC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bookmarkStart w:name="_Hlk189055986" w:id="2"/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Pr="003B1D18" w:rsidR="00E455EA" w:rsidP="00E455EA" w:rsidRDefault="00E455EA" w14:paraId="522E427B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vAlign w:val="center"/>
          </w:tcPr>
          <w:p w:rsidRPr="0066528A" w:rsidR="00E455EA" w:rsidP="00E455EA" w:rsidRDefault="00E455EA" w14:paraId="53B93722" w14:textId="309091C2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5</w:t>
            </w: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/2</w:t>
            </w:r>
          </w:p>
        </w:tc>
        <w:tc>
          <w:tcPr>
            <w:tcW w:w="2126" w:type="dxa"/>
            <w:gridSpan w:val="2"/>
          </w:tcPr>
          <w:p w:rsidRPr="003B1D18" w:rsidR="00E455EA" w:rsidP="00E455EA" w:rsidRDefault="00E455EA" w14:paraId="0384F40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</w:tcPr>
          <w:p w:rsidRPr="003B1D18" w:rsidR="00E455EA" w:rsidP="00E455EA" w:rsidRDefault="00E455EA" w14:paraId="1E91D6B5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</w:tcPr>
          <w:p w:rsidRPr="003B1D18" w:rsidR="00E455EA" w:rsidP="00E455EA" w:rsidRDefault="00E455EA" w14:paraId="5BE69965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bookmarkEnd w:id="2"/>
      <w:tr w:rsidRPr="003B1D18" w:rsidR="002E6C52" w:rsidTr="006F06FE" w14:paraId="5BFFD970" w14:textId="77777777">
        <w:trPr>
          <w:trHeight w:val="363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2E6C52" w:rsidP="00B703A0" w:rsidRDefault="008338FF" w14:paraId="2AACB6C6" w14:textId="5FE60E10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3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1D18" w:rsidR="002E6C52" w:rsidP="00B703A0" w:rsidRDefault="002E6C52" w14:paraId="3EEC92D6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28A" w:rsidR="002E6C52" w:rsidP="00B703A0" w:rsidRDefault="002E6C52" w14:paraId="14C9EB78" w14:textId="3A155CF5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5</w:t>
            </w:r>
            <w:r w:rsidRPr="0066528A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/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B703A0" w:rsidRDefault="002E6C52" w14:paraId="215B184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B703A0" w:rsidRDefault="002E6C52" w14:paraId="3EBE889F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D18" w:rsidR="002E6C52" w:rsidP="00B703A0" w:rsidRDefault="002E6C52" w14:paraId="2E8C2423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28506B" w:rsidP="002374D4" w:rsidRDefault="0028506B" w14:paraId="33343C07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p w:rsidR="006F06FE" w:rsidP="002374D4" w:rsidRDefault="006F06FE" w14:paraId="668CB60D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tbl>
      <w:tblPr>
        <w:tblW w:w="1034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5670"/>
        <w:gridCol w:w="141"/>
        <w:gridCol w:w="567"/>
        <w:gridCol w:w="1843"/>
        <w:gridCol w:w="709"/>
        <w:gridCol w:w="709"/>
      </w:tblGrid>
      <w:tr w:rsidRPr="003B1D18" w:rsidR="009279AC" w:rsidTr="00716D92" w14:paraId="5E7598F5" w14:textId="77777777">
        <w:trPr>
          <w:trHeight w:val="527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205580C2" w14:textId="6B366513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Pogoj  TP</w:t>
            </w:r>
            <w:r w:rsidR="00E53A14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5811" w:type="dxa"/>
            <w:gridSpan w:val="2"/>
            <w:shd w:val="clear" w:color="auto" w:fill="FFD541"/>
            <w:vAlign w:val="center"/>
            <w:hideMark/>
          </w:tcPr>
          <w:p w:rsidRPr="003B1D18" w:rsidR="009279AC" w:rsidP="00D33C48" w:rsidRDefault="009279AC" w14:paraId="0B3945C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3828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2F37B393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9279AC" w:rsidP="00D33C48" w:rsidRDefault="009279AC" w14:paraId="06F0C9A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9279AC" w:rsidTr="00716D92" w14:paraId="6A19DC93" w14:textId="77777777">
        <w:trPr>
          <w:trHeight w:val="93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6079E82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5811" w:type="dxa"/>
            <w:gridSpan w:val="2"/>
            <w:shd w:val="clear" w:color="auto" w:fill="FFD541"/>
            <w:vAlign w:val="center"/>
            <w:hideMark/>
          </w:tcPr>
          <w:p w:rsidRPr="003B1D18" w:rsidR="009279AC" w:rsidP="00D33C48" w:rsidRDefault="009279AC" w14:paraId="3FCC6215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3828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1EDB9CC4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9279AC" w:rsidTr="00716D92" w14:paraId="6C80A8FB" w14:textId="77777777">
        <w:trPr>
          <w:trHeight w:val="306"/>
          <w:tblHeader/>
        </w:trPr>
        <w:tc>
          <w:tcPr>
            <w:tcW w:w="710" w:type="dxa"/>
            <w:vAlign w:val="center"/>
          </w:tcPr>
          <w:p w:rsidRPr="003B1D18" w:rsidR="009279AC" w:rsidP="00D33C48" w:rsidRDefault="009279AC" w14:paraId="7D2FD74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Pogoj TP</w:t>
            </w: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5811" w:type="dxa"/>
            <w:gridSpan w:val="2"/>
            <w:vAlign w:val="center"/>
          </w:tcPr>
          <w:p w:rsidRPr="00304B98" w:rsidR="009279AC" w:rsidP="00D33C48" w:rsidRDefault="00EC4D3B" w14:paraId="2F62C3DE" w14:textId="2AFC00D7">
            <w:pPr>
              <w:jc w:val="both"/>
              <w:rPr>
                <w:rFonts w:ascii="Segoe UI" w:hAnsi="Segoe UI" w:cs="Segoe UI"/>
                <w:sz w:val="18"/>
                <w:szCs w:val="18"/>
                <w:lang w:eastAsia="sl-SI"/>
              </w:rPr>
            </w:pPr>
            <w:r w:rsidRPr="00304B98">
              <w:rPr>
                <w:rFonts w:ascii="Segoe UI" w:hAnsi="Segoe UI" w:cs="Segoe UI"/>
                <w:sz w:val="18"/>
                <w:szCs w:val="18"/>
                <w:lang w:eastAsia="sl-SI"/>
              </w:rPr>
              <w:t>Proizvajalec MF naprav mora imeti</w:t>
            </w:r>
            <w:r w:rsidRPr="00304B98" w:rsidR="004723FE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 veljaven certifikat</w:t>
            </w:r>
            <w:r w:rsidRPr="00304B98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 ISO 1</w:t>
            </w:r>
            <w:r w:rsidR="00537285">
              <w:rPr>
                <w:rFonts w:ascii="Segoe UI" w:hAnsi="Segoe UI" w:cs="Segoe UI"/>
                <w:sz w:val="18"/>
                <w:szCs w:val="18"/>
                <w:lang w:eastAsia="sl-SI"/>
              </w:rPr>
              <w:t>4001</w:t>
            </w:r>
            <w:r w:rsidRPr="00304B98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 </w:t>
            </w:r>
            <w:r w:rsidR="00537285">
              <w:rPr>
                <w:rFonts w:ascii="Segoe UI" w:hAnsi="Segoe UI" w:cs="Segoe UI"/>
                <w:sz w:val="18"/>
                <w:szCs w:val="18"/>
                <w:lang w:eastAsia="sl-SI"/>
              </w:rPr>
              <w:t>ali primerljiv.</w:t>
            </w:r>
            <w:r w:rsidRPr="00304B98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3828" w:type="dxa"/>
            <w:gridSpan w:val="4"/>
            <w:shd w:val="clear" w:color="auto" w:fill="auto"/>
            <w:vAlign w:val="center"/>
          </w:tcPr>
          <w:p w:rsidRPr="00304B98" w:rsidR="009279AC" w:rsidP="00D33C48" w:rsidRDefault="004723FE" w14:paraId="7B00E5E6" w14:textId="55E3EDC2">
            <w:pPr>
              <w:jc w:val="both"/>
              <w:rPr>
                <w:rFonts w:ascii="Segoe UI" w:hAnsi="Segoe UI" w:cs="Segoe UI"/>
                <w:sz w:val="18"/>
                <w:szCs w:val="18"/>
                <w:lang w:eastAsia="sl-SI"/>
              </w:rPr>
            </w:pPr>
            <w:r w:rsidRPr="00304B98">
              <w:rPr>
                <w:rFonts w:ascii="Segoe UI" w:hAnsi="Segoe UI" w:cs="Segoe UI"/>
                <w:sz w:val="18"/>
                <w:szCs w:val="18"/>
              </w:rPr>
              <w:t>Veljaven c</w:t>
            </w:r>
            <w:r w:rsidRPr="00304B98" w:rsidR="00EC4D3B">
              <w:rPr>
                <w:rFonts w:ascii="Segoe UI" w:hAnsi="Segoe UI" w:cs="Segoe UI"/>
                <w:sz w:val="18"/>
                <w:szCs w:val="18"/>
              </w:rPr>
              <w:t xml:space="preserve">ertifikat </w:t>
            </w:r>
            <w:r w:rsidRPr="00304B98" w:rsidR="00A84159">
              <w:rPr>
                <w:rFonts w:ascii="Segoe UI" w:hAnsi="Segoe UI" w:cs="Segoe UI"/>
                <w:sz w:val="18"/>
                <w:szCs w:val="18"/>
              </w:rPr>
              <w:t xml:space="preserve">ISO 14001 </w:t>
            </w:r>
            <w:r w:rsidR="00537285">
              <w:rPr>
                <w:rFonts w:ascii="Segoe UI" w:hAnsi="Segoe UI" w:cs="Segoe UI"/>
                <w:sz w:val="18"/>
                <w:szCs w:val="18"/>
              </w:rPr>
              <w:t>ali primerljiv</w:t>
            </w:r>
            <w:r w:rsidRPr="00304B98" w:rsidR="00EC4D3B">
              <w:rPr>
                <w:rFonts w:ascii="Segoe UI" w:hAnsi="Segoe UI" w:cs="Segoe UI"/>
                <w:sz w:val="18"/>
                <w:szCs w:val="18"/>
              </w:rPr>
              <w:t xml:space="preserve"> ki glasi na proizvajalca MFN naprav. </w:t>
            </w:r>
          </w:p>
        </w:tc>
      </w:tr>
      <w:tr w:rsidRPr="003B1D18" w:rsidR="009279AC" w:rsidTr="006F06FE" w14:paraId="71C7EC7C" w14:textId="77777777">
        <w:trPr>
          <w:trHeight w:val="222"/>
        </w:trPr>
        <w:tc>
          <w:tcPr>
            <w:tcW w:w="710" w:type="dxa"/>
            <w:shd w:val="clear" w:color="auto" w:fill="FFD541"/>
            <w:vAlign w:val="center"/>
          </w:tcPr>
          <w:p w:rsidRPr="003B1D18" w:rsidR="009279AC" w:rsidP="00D33C48" w:rsidRDefault="006F06FE" w14:paraId="1EDF8BEA" w14:textId="5B13C19B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MFN:</w:t>
            </w:r>
            <w:r w:rsidRPr="003B1D18" w:rsidR="009279AC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5670" w:type="dxa"/>
            <w:shd w:val="clear" w:color="auto" w:fill="FFD541"/>
            <w:vAlign w:val="center"/>
          </w:tcPr>
          <w:p w:rsidRPr="003B1D18" w:rsidR="009279AC" w:rsidP="00D33C48" w:rsidRDefault="009279AC" w14:paraId="010744B0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08" w:type="dxa"/>
            <w:gridSpan w:val="2"/>
            <w:shd w:val="clear" w:color="auto" w:fill="FFD541"/>
            <w:vAlign w:val="center"/>
          </w:tcPr>
          <w:p w:rsidRPr="003B1D18" w:rsidR="009279AC" w:rsidP="00D33C48" w:rsidRDefault="009279AC" w14:paraId="0EE2BBA7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843" w:type="dxa"/>
            <w:shd w:val="clear" w:color="auto" w:fill="FFD541"/>
            <w:vAlign w:val="center"/>
          </w:tcPr>
          <w:p w:rsidRPr="003B1D18" w:rsidR="009279AC" w:rsidP="00D33C48" w:rsidRDefault="009279AC" w14:paraId="2B45B37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9279AC" w:rsidP="00D33C48" w:rsidRDefault="009279AC" w14:paraId="2C037BC5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9279AC" w:rsidP="00D33C48" w:rsidRDefault="009279AC" w14:paraId="1CAFFCF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709" w:type="dxa"/>
            <w:shd w:val="clear" w:color="auto" w:fill="FFD541"/>
            <w:vAlign w:val="center"/>
          </w:tcPr>
          <w:p w:rsidRPr="003B1D18" w:rsidR="009279AC" w:rsidP="00D33C48" w:rsidRDefault="009279AC" w14:paraId="26892B8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9279AC" w:rsidP="00D33C48" w:rsidRDefault="009279AC" w14:paraId="775778F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8338FF" w:rsidTr="006F06FE" w14:paraId="1014388D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8338FF" w:rsidP="008338FF" w:rsidRDefault="008338FF" w14:paraId="4BF964F9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 xml:space="preserve">TIP 1 </w:t>
            </w:r>
          </w:p>
          <w:p w:rsidRPr="00235FA4" w:rsidR="004C1D2C" w:rsidP="008338FF" w:rsidRDefault="004C1D2C" w14:paraId="1DC8505A" w14:textId="7CC98B49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Pr="003B1D18" w:rsidR="008338FF" w:rsidP="008338FF" w:rsidRDefault="008338FF" w14:paraId="28BF578D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gridSpan w:val="2"/>
            <w:vAlign w:val="center"/>
          </w:tcPr>
          <w:p w:rsidRPr="0066528A" w:rsidR="008338FF" w:rsidP="008338FF" w:rsidRDefault="008338FF" w14:paraId="4F8E814E" w14:textId="23743ED2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6</w:t>
            </w: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/1</w:t>
            </w:r>
          </w:p>
        </w:tc>
        <w:tc>
          <w:tcPr>
            <w:tcW w:w="1843" w:type="dxa"/>
          </w:tcPr>
          <w:p w:rsidRPr="003B1D18" w:rsidR="008338FF" w:rsidP="008338FF" w:rsidRDefault="008338FF" w14:paraId="2903794F" w14:textId="77777777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FF0000"/>
                <w:sz w:val="10"/>
                <w:szCs w:val="10"/>
                <w:lang w:eastAsia="sl-SI"/>
              </w:rPr>
              <w:t xml:space="preserve"> </w:t>
            </w:r>
          </w:p>
        </w:tc>
        <w:tc>
          <w:tcPr>
            <w:tcW w:w="709" w:type="dxa"/>
          </w:tcPr>
          <w:p w:rsidRPr="003B1D18" w:rsidR="008338FF" w:rsidP="008338FF" w:rsidRDefault="008338FF" w14:paraId="05519BBA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</w:tcPr>
          <w:p w:rsidRPr="003B1D18" w:rsidR="008338FF" w:rsidP="008338FF" w:rsidRDefault="008338FF" w14:paraId="26CFE1C0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tr w:rsidRPr="003B1D18" w:rsidR="008338FF" w:rsidTr="006F06FE" w14:paraId="663A76C7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8338FF" w:rsidP="008338FF" w:rsidRDefault="008338FF" w14:paraId="51B7E9B1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bookmarkStart w:name="_Hlk189056063" w:id="3"/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2</w:t>
            </w:r>
          </w:p>
          <w:p w:rsidRPr="00235FA4" w:rsidR="004C1D2C" w:rsidP="008338FF" w:rsidRDefault="004C1D2C" w14:paraId="72CA3CBB" w14:textId="7BF8D6B5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Pr="003B1D18" w:rsidR="008338FF" w:rsidP="008338FF" w:rsidRDefault="008338FF" w14:paraId="5388C506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gridSpan w:val="2"/>
            <w:vAlign w:val="center"/>
          </w:tcPr>
          <w:p w:rsidRPr="0066528A" w:rsidR="008338FF" w:rsidP="008338FF" w:rsidRDefault="008338FF" w14:paraId="40FB5105" w14:textId="72E77AC5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6</w:t>
            </w: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/2</w:t>
            </w:r>
          </w:p>
        </w:tc>
        <w:tc>
          <w:tcPr>
            <w:tcW w:w="1843" w:type="dxa"/>
          </w:tcPr>
          <w:p w:rsidRPr="003B1D18" w:rsidR="008338FF" w:rsidP="008338FF" w:rsidRDefault="008338FF" w14:paraId="045FFE7E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</w:tcPr>
          <w:p w:rsidRPr="003B1D18" w:rsidR="008338FF" w:rsidP="008338FF" w:rsidRDefault="008338FF" w14:paraId="71B2DACC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</w:tcPr>
          <w:p w:rsidRPr="003B1D18" w:rsidR="008338FF" w:rsidP="008338FF" w:rsidRDefault="008338FF" w14:paraId="7580B8B2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  <w:bookmarkEnd w:id="3"/>
      <w:tr w:rsidRPr="003B1D18" w:rsidR="008338FF" w:rsidTr="006F06FE" w14:paraId="534DA7DB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5FA4" w:rsidR="008338FF" w:rsidP="008338FF" w:rsidRDefault="008338FF" w14:paraId="1A38AEAA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3</w:t>
            </w:r>
          </w:p>
          <w:p w:rsidRPr="00235FA4" w:rsidR="004C1D2C" w:rsidP="008338FF" w:rsidRDefault="004C1D2C" w14:paraId="703E6760" w14:textId="249FE79C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Pr="003B1D18" w:rsidR="008338FF" w:rsidP="008338FF" w:rsidRDefault="008338FF" w14:paraId="2510C829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8" w:type="dxa"/>
            <w:gridSpan w:val="2"/>
            <w:vAlign w:val="center"/>
          </w:tcPr>
          <w:p w:rsidRPr="0066528A" w:rsidR="008338FF" w:rsidP="008338FF" w:rsidRDefault="008338FF" w14:paraId="0FDB9128" w14:textId="43797125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6</w:t>
            </w: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/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843" w:type="dxa"/>
          </w:tcPr>
          <w:p w:rsidRPr="003B1D18" w:rsidR="008338FF" w:rsidP="008338FF" w:rsidRDefault="008338FF" w14:paraId="755C713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</w:p>
        </w:tc>
        <w:tc>
          <w:tcPr>
            <w:tcW w:w="709" w:type="dxa"/>
          </w:tcPr>
          <w:p w:rsidRPr="003B1D18" w:rsidR="008338FF" w:rsidP="008338FF" w:rsidRDefault="008338FF" w14:paraId="767021F8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</w:tcPr>
          <w:p w:rsidRPr="003B1D18" w:rsidR="008338FF" w:rsidP="008338FF" w:rsidRDefault="008338FF" w14:paraId="46D422F3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9279AC" w:rsidP="002374D4" w:rsidRDefault="009279AC" w14:paraId="2DD74398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tbl>
      <w:tblPr>
        <w:tblW w:w="103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543"/>
        <w:gridCol w:w="709"/>
        <w:gridCol w:w="1843"/>
        <w:gridCol w:w="2268"/>
        <w:gridCol w:w="709"/>
        <w:gridCol w:w="604"/>
      </w:tblGrid>
      <w:tr w:rsidRPr="003B1D18" w:rsidR="009279AC" w:rsidTr="635FF927" w14:paraId="5D93B5E3" w14:textId="77777777">
        <w:trPr>
          <w:trHeight w:val="527"/>
          <w:tblHeader/>
        </w:trPr>
        <w:tc>
          <w:tcPr>
            <w:tcW w:w="710" w:type="dxa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20E9EE29" w14:textId="20D06B03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lastRenderedPageBreak/>
              <w:t>Pogoj  TP</w:t>
            </w:r>
            <w:r w:rsidR="00E53A14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6095" w:type="dxa"/>
            <w:gridSpan w:val="3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49626FCA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3581" w:type="dxa"/>
            <w:gridSpan w:val="3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60676A81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9279AC" w:rsidP="00D33C48" w:rsidRDefault="009279AC" w14:paraId="7A6DB3B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9279AC" w:rsidTr="635FF927" w14:paraId="6797D04E" w14:textId="77777777">
        <w:trPr>
          <w:trHeight w:val="93"/>
          <w:tblHeader/>
        </w:trPr>
        <w:tc>
          <w:tcPr>
            <w:tcW w:w="710" w:type="dxa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06B5B9FB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6095" w:type="dxa"/>
            <w:gridSpan w:val="3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04AC96F9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3581" w:type="dxa"/>
            <w:gridSpan w:val="3"/>
            <w:shd w:val="clear" w:color="auto" w:fill="FFD541"/>
            <w:tcMar/>
            <w:vAlign w:val="center"/>
            <w:hideMark/>
          </w:tcPr>
          <w:p w:rsidRPr="003B1D18" w:rsidR="009279AC" w:rsidP="00D33C48" w:rsidRDefault="009279AC" w14:paraId="6C287831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9279AC" w:rsidTr="635FF927" w14:paraId="79CBC96D" w14:textId="77777777">
        <w:trPr>
          <w:trHeight w:val="306"/>
          <w:tblHeader/>
        </w:trPr>
        <w:tc>
          <w:tcPr>
            <w:tcW w:w="710" w:type="dxa"/>
            <w:tcMar/>
            <w:vAlign w:val="center"/>
          </w:tcPr>
          <w:p w:rsidRPr="003B1D18" w:rsidR="009279AC" w:rsidP="00D33C48" w:rsidRDefault="009279AC" w14:paraId="461F3EB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Pogoj 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6095" w:type="dxa"/>
            <w:gridSpan w:val="3"/>
            <w:tcMar/>
            <w:vAlign w:val="center"/>
          </w:tcPr>
          <w:p w:rsidRPr="003B1D18" w:rsidR="009279AC" w:rsidP="635FF927" w:rsidRDefault="009279AC" w14:paraId="37B6C2E9" w14:noSpellErr="1" w14:textId="626C4883">
            <w:pPr>
              <w:jc w:val="both"/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  <w:lang w:eastAsia="sl-SI"/>
              </w:rPr>
            </w:pPr>
            <w:r w:rsidRPr="635FF927" w:rsidR="635FF927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  <w:lang w:eastAsia="sl-SI"/>
              </w:rPr>
              <w:t>Ponudnik mora zagotoviti popolno skladnost MFN TIP 3 – delovanje / tiskanje iz aplikacije UPO  takoj po priklopu brez dodatnega spreminjanja programske kode aplikacije UPO</w:t>
            </w:r>
            <w:r w:rsidRPr="635FF927" w:rsidR="635FF927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3581" w:type="dxa"/>
            <w:gridSpan w:val="3"/>
            <w:shd w:val="clear" w:color="auto" w:fill="auto"/>
            <w:tcMar/>
            <w:vAlign w:val="center"/>
          </w:tcPr>
          <w:p w:rsidRPr="003B1D18" w:rsidR="009279AC" w:rsidP="00D33C48" w:rsidRDefault="009279AC" w14:paraId="79602DD9" w14:textId="3D7F999B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B1D18">
              <w:rPr>
                <w:rFonts w:ascii="Segoe UI" w:hAnsi="Segoe UI" w:cs="Segoe UI"/>
                <w:sz w:val="18"/>
                <w:szCs w:val="18"/>
              </w:rPr>
              <w:t xml:space="preserve">Uspešno zaključeno testiranje v naprej določenih funkcionalnosti v prostorih Pošte Slovenije za </w:t>
            </w:r>
            <w:r w:rsidR="004C1D2C">
              <w:rPr>
                <w:rFonts w:ascii="Segoe UI" w:hAnsi="Segoe UI" w:cs="Segoe UI"/>
                <w:sz w:val="18"/>
                <w:szCs w:val="18"/>
              </w:rPr>
              <w:t>MFN TIP 3</w:t>
            </w:r>
            <w:r w:rsidRPr="003B1D18">
              <w:rPr>
                <w:rFonts w:ascii="Segoe UI" w:hAnsi="Segoe UI" w:cs="Segoe UI"/>
                <w:sz w:val="18"/>
                <w:szCs w:val="18"/>
              </w:rPr>
              <w:t>, ki j</w:t>
            </w:r>
            <w:r w:rsidR="004C1D2C">
              <w:rPr>
                <w:rFonts w:ascii="Segoe UI" w:hAnsi="Segoe UI" w:cs="Segoe UI"/>
                <w:sz w:val="18"/>
                <w:szCs w:val="18"/>
              </w:rPr>
              <w:t>e</w:t>
            </w:r>
            <w:r w:rsidRPr="003B1D18">
              <w:rPr>
                <w:rFonts w:ascii="Segoe UI" w:hAnsi="Segoe UI" w:cs="Segoe UI"/>
                <w:sz w:val="18"/>
                <w:szCs w:val="18"/>
              </w:rPr>
              <w:t xml:space="preserve"> naročnik </w:t>
            </w:r>
            <w:r w:rsidR="004C1D2C">
              <w:rPr>
                <w:rFonts w:ascii="Segoe UI" w:hAnsi="Segoe UI" w:cs="Segoe UI"/>
                <w:sz w:val="18"/>
                <w:szCs w:val="18"/>
              </w:rPr>
              <w:t>še ne</w:t>
            </w:r>
            <w:r w:rsidRPr="003B1D18">
              <w:rPr>
                <w:rFonts w:ascii="Segoe UI" w:hAnsi="Segoe UI" w:cs="Segoe UI"/>
                <w:sz w:val="18"/>
                <w:szCs w:val="18"/>
              </w:rPr>
              <w:t xml:space="preserve"> uporablja v UPO okolju. </w:t>
            </w:r>
            <w:r w:rsidR="004C1D2C">
              <w:rPr>
                <w:rFonts w:ascii="Segoe UI" w:hAnsi="Segoe UI" w:cs="Segoe UI"/>
                <w:sz w:val="18"/>
                <w:szCs w:val="18"/>
              </w:rPr>
              <w:t xml:space="preserve">Za MFN, ki jo naročnik že uporablja v UPO okolju je dokazilo izjava ponudnika. </w:t>
            </w:r>
          </w:p>
        </w:tc>
      </w:tr>
      <w:tr w:rsidRPr="003B1D18" w:rsidR="009279AC" w:rsidTr="635FF927" w14:paraId="4A88FE29" w14:textId="77777777">
        <w:trPr>
          <w:trHeight w:val="222"/>
        </w:trPr>
        <w:tc>
          <w:tcPr>
            <w:tcW w:w="710" w:type="dxa"/>
            <w:shd w:val="clear" w:color="auto" w:fill="FFD541"/>
            <w:tcMar/>
            <w:vAlign w:val="center"/>
          </w:tcPr>
          <w:p w:rsidRPr="003B1D18" w:rsidR="009279AC" w:rsidP="00D33C48" w:rsidRDefault="006F06FE" w14:paraId="19FB5482" w14:textId="70F6B2C4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MFN:</w:t>
            </w:r>
          </w:p>
        </w:tc>
        <w:tc>
          <w:tcPr>
            <w:tcW w:w="3543" w:type="dxa"/>
            <w:shd w:val="clear" w:color="auto" w:fill="FFD541"/>
            <w:tcMar/>
            <w:vAlign w:val="center"/>
          </w:tcPr>
          <w:p w:rsidRPr="003B1D18" w:rsidR="009279AC" w:rsidP="00D33C48" w:rsidRDefault="009279AC" w14:paraId="59E5C715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09" w:type="dxa"/>
            <w:shd w:val="clear" w:color="auto" w:fill="FFD541"/>
            <w:tcMar/>
            <w:vAlign w:val="center"/>
          </w:tcPr>
          <w:p w:rsidRPr="003B1D18" w:rsidR="009279AC" w:rsidP="00D33C48" w:rsidRDefault="009279AC" w14:paraId="5F1351E2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843" w:type="dxa"/>
            <w:shd w:val="clear" w:color="auto" w:fill="FFD541"/>
            <w:tcMar/>
            <w:vAlign w:val="center"/>
          </w:tcPr>
          <w:p w:rsidRPr="003B1D18" w:rsidR="009279AC" w:rsidP="00D33C48" w:rsidRDefault="009279AC" w14:paraId="0339427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dokazilo, da je oprema skladna in se že uporablja v UPO okolju*</w:t>
            </w:r>
          </w:p>
        </w:tc>
        <w:tc>
          <w:tcPr>
            <w:tcW w:w="2268" w:type="dxa"/>
            <w:shd w:val="clear" w:color="auto" w:fill="FFD541"/>
            <w:tcMar/>
          </w:tcPr>
          <w:p w:rsidRPr="003B1D18" w:rsidR="009279AC" w:rsidP="00D33C48" w:rsidRDefault="009279AC" w14:paraId="46B79045" w14:textId="77777777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Pošta Slovenije izdaja dokazilo za opremo, ki je naročnik še ne uporablja v UPO okolju*</w:t>
            </w:r>
          </w:p>
          <w:p w:rsidRPr="003B1D18" w:rsidR="009279AC" w:rsidP="00D33C48" w:rsidRDefault="009279AC" w14:paraId="0B26740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  <w:tc>
          <w:tcPr>
            <w:tcW w:w="709" w:type="dxa"/>
            <w:shd w:val="clear" w:color="auto" w:fill="FFD541"/>
            <w:tcMar/>
            <w:vAlign w:val="center"/>
          </w:tcPr>
          <w:p w:rsidRPr="003B1D18" w:rsidR="009279AC" w:rsidP="00D33C48" w:rsidRDefault="009279AC" w14:paraId="5D3DC33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9279AC" w:rsidP="00D33C48" w:rsidRDefault="009279AC" w14:paraId="25765E2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604" w:type="dxa"/>
            <w:shd w:val="clear" w:color="auto" w:fill="FFD541"/>
            <w:tcMar/>
            <w:vAlign w:val="center"/>
          </w:tcPr>
          <w:p w:rsidRPr="003B1D18" w:rsidR="009279AC" w:rsidP="00D33C48" w:rsidRDefault="009279AC" w14:paraId="490619B0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9279AC" w:rsidP="00D33C48" w:rsidRDefault="009279AC" w14:paraId="0A145EE4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4C1D2C" w:rsidTr="635FF927" w14:paraId="612A381E" w14:textId="77777777">
        <w:trPr>
          <w:trHeight w:val="222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35FA4" w:rsidR="004C1D2C" w:rsidP="004C1D2C" w:rsidRDefault="004C1D2C" w14:paraId="64733CA3" w14:textId="77777777">
            <w:pPr>
              <w:rPr>
                <w:rFonts w:ascii="Segoe UI" w:hAnsi="Segoe UI" w:cs="Segoe UI"/>
                <w:bCs/>
                <w:color w:val="000000"/>
                <w:sz w:val="20"/>
              </w:rPr>
            </w:pPr>
            <w:r w:rsidRPr="00235FA4">
              <w:rPr>
                <w:rFonts w:ascii="Segoe UI" w:hAnsi="Segoe UI" w:cs="Segoe UI"/>
                <w:bCs/>
                <w:color w:val="000000"/>
                <w:sz w:val="20"/>
              </w:rPr>
              <w:t>TIP 3</w:t>
            </w:r>
          </w:p>
          <w:p w:rsidRPr="009279AC" w:rsidR="004C1D2C" w:rsidP="004C1D2C" w:rsidRDefault="004C1D2C" w14:paraId="29CFF27E" w14:textId="4740675A">
            <w:pPr>
              <w:rPr>
                <w:rFonts w:ascii="Segoe UI" w:hAnsi="Segoe UI" w:cs="Segoe UI"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B1D18" w:rsidR="004C1D2C" w:rsidP="004C1D2C" w:rsidRDefault="004C1D2C" w14:paraId="299683AC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Mar/>
            <w:vAlign w:val="center"/>
          </w:tcPr>
          <w:p w:rsidRPr="0066528A" w:rsidR="004C1D2C" w:rsidP="004C1D2C" w:rsidRDefault="004C1D2C" w14:paraId="0E46244C" w14:textId="31D9248A">
            <w:pPr>
              <w:jc w:val="center"/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</w:pP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7</w:t>
            </w:r>
            <w:r w:rsidRPr="0066528A"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/</w:t>
            </w:r>
            <w:r>
              <w:rPr>
                <w:rFonts w:ascii="Segoe UI" w:hAnsi="Segoe UI" w:cs="Segoe UI"/>
                <w:b/>
                <w:bCs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1843" w:type="dxa"/>
            <w:tcMar/>
          </w:tcPr>
          <w:p w:rsidRPr="003B1D18" w:rsidR="004C1D2C" w:rsidP="004C1D2C" w:rsidRDefault="004C1D2C" w14:paraId="33EB1DAD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2268" w:type="dxa"/>
            <w:shd w:val="clear" w:color="auto" w:fill="auto"/>
            <w:tcMar/>
          </w:tcPr>
          <w:p w:rsidRPr="003B1D18" w:rsidR="004C1D2C" w:rsidP="004C1D2C" w:rsidRDefault="004C1D2C" w14:paraId="5DDE33D0" w14:textId="77777777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eastAsia="sl-SI"/>
              </w:rPr>
            </w:pPr>
          </w:p>
          <w:p w:rsidRPr="003B1D18" w:rsidR="004C1D2C" w:rsidP="004C1D2C" w:rsidRDefault="004C1D2C" w14:paraId="307694B8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09" w:type="dxa"/>
            <w:tcMar/>
          </w:tcPr>
          <w:p w:rsidRPr="003B1D18" w:rsidR="004C1D2C" w:rsidP="004C1D2C" w:rsidRDefault="004C1D2C" w14:paraId="50342EBC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Mar/>
          </w:tcPr>
          <w:p w:rsidRPr="003B1D18" w:rsidR="004C1D2C" w:rsidP="004C1D2C" w:rsidRDefault="004C1D2C" w14:paraId="7CF1BE9B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="00E455EA" w:rsidP="009279AC" w:rsidRDefault="00E455EA" w14:paraId="06AEC89A" w14:textId="7A526707">
      <w:pPr>
        <w:rPr>
          <w:rFonts w:ascii="Segoe UI" w:hAnsi="Segoe UI" w:cs="Segoe UI"/>
          <w:b/>
          <w:noProof/>
          <w:lang w:eastAsia="sl-SI"/>
        </w:rPr>
      </w:pPr>
    </w:p>
    <w:p w:rsidR="00E455EA" w:rsidP="009279AC" w:rsidRDefault="00E455EA" w14:paraId="46476264" w14:textId="77777777">
      <w:pPr>
        <w:rPr>
          <w:rFonts w:ascii="Segoe UI" w:hAnsi="Segoe UI" w:cs="Segoe UI"/>
          <w:b/>
          <w:noProof/>
          <w:lang w:eastAsia="sl-SI"/>
        </w:rPr>
      </w:pPr>
    </w:p>
    <w:tbl>
      <w:tblPr>
        <w:tblW w:w="1063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5528"/>
        <w:gridCol w:w="4394"/>
      </w:tblGrid>
      <w:tr w:rsidRPr="003B1D18" w:rsidR="009279AC" w:rsidTr="00716D92" w14:paraId="3C5EF351" w14:textId="77777777">
        <w:trPr>
          <w:trHeight w:val="572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3F0C3773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Pogoj  TPšt. </w:t>
            </w:r>
            <w:r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</w:p>
        </w:tc>
        <w:tc>
          <w:tcPr>
            <w:tcW w:w="5528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52B8097F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4394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79513B5A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</w:tc>
      </w:tr>
      <w:tr w:rsidRPr="003B1D18" w:rsidR="009279AC" w:rsidTr="00716D92" w14:paraId="3148597C" w14:textId="77777777">
        <w:trPr>
          <w:trHeight w:val="165"/>
          <w:tblHeader/>
        </w:trPr>
        <w:tc>
          <w:tcPr>
            <w:tcW w:w="71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21A93B93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5528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745F4560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4394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05F55EF4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9279AC" w:rsidTr="00716D92" w14:paraId="626A3F45" w14:textId="77777777">
        <w:trPr>
          <w:trHeight w:val="245"/>
        </w:trPr>
        <w:tc>
          <w:tcPr>
            <w:tcW w:w="710" w:type="dxa"/>
            <w:shd w:val="clear" w:color="auto" w:fill="auto"/>
            <w:vAlign w:val="center"/>
            <w:hideMark/>
          </w:tcPr>
          <w:p w:rsidRPr="003B1D18" w:rsidR="009279AC" w:rsidP="00D33C48" w:rsidRDefault="009279AC" w14:paraId="3F9DAF48" w14:textId="47B54D54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Pogoj TP8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Pr="004052E0" w:rsidR="009279AC" w:rsidP="00D33C48" w:rsidRDefault="009C10BB" w14:paraId="1F5A30B4" w14:textId="69C4B292">
            <w:pPr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9C10BB">
              <w:rPr>
                <w:rFonts w:ascii="Segoe UI" w:hAnsi="Segoe UI" w:cs="Segoe UI"/>
                <w:sz w:val="18"/>
                <w:szCs w:val="18"/>
              </w:rPr>
              <w:t>Ponudnik lahko ponudi nove</w:t>
            </w:r>
            <w:r w:rsidR="00AA4ADF">
              <w:rPr>
                <w:rFonts w:ascii="Segoe UI" w:hAnsi="Segoe UI" w:cs="Segoe UI"/>
                <w:sz w:val="18"/>
                <w:szCs w:val="18"/>
              </w:rPr>
              <w:t>, nerabljene</w:t>
            </w:r>
            <w:r w:rsidRPr="009C10BB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9C10BB">
              <w:rPr>
                <w:rFonts w:ascii="Segoe UI" w:hAnsi="Segoe UI" w:cs="Segoe UI"/>
                <w:sz w:val="18"/>
                <w:szCs w:val="18"/>
              </w:rPr>
              <w:t>MF</w:t>
            </w:r>
            <w:r w:rsidR="00AA4ADF">
              <w:rPr>
                <w:rFonts w:ascii="Segoe UI" w:hAnsi="Segoe UI" w:cs="Segoe UI"/>
                <w:sz w:val="18"/>
                <w:szCs w:val="18"/>
              </w:rPr>
              <w:t xml:space="preserve"> naprave</w:t>
            </w:r>
            <w:r w:rsidRPr="009C10BB">
              <w:rPr>
                <w:rFonts w:ascii="Segoe UI" w:hAnsi="Segoe UI" w:cs="Segoe UI"/>
                <w:sz w:val="18"/>
                <w:szCs w:val="18"/>
              </w:rPr>
              <w:t xml:space="preserve">, (aktualni modeli) </w:t>
            </w:r>
            <w:r w:rsidR="00AA4ADF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Pr="00365C34" w:rsidR="009279AC" w:rsidP="00D33C48" w:rsidRDefault="009279AC" w14:paraId="620B312C" w14:textId="457A297D">
            <w:pPr>
              <w:jc w:val="both"/>
              <w:rPr>
                <w:rFonts w:ascii="Segoe UI" w:hAnsi="Segoe UI" w:cs="Segoe UI"/>
                <w:sz w:val="20"/>
              </w:rPr>
            </w:pPr>
            <w:r w:rsidRPr="00365C34">
              <w:rPr>
                <w:rFonts w:ascii="Segoe UI" w:hAnsi="Segoe UI" w:cs="Segoe UI"/>
                <w:sz w:val="20"/>
              </w:rPr>
              <w:t xml:space="preserve">Izjava </w:t>
            </w:r>
            <w:r w:rsidR="004052E0">
              <w:rPr>
                <w:rFonts w:ascii="Segoe UI" w:hAnsi="Segoe UI" w:cs="Segoe UI"/>
                <w:sz w:val="20"/>
              </w:rPr>
              <w:t>o ponujeni opremi (</w:t>
            </w:r>
            <w:proofErr w:type="spellStart"/>
            <w:r w:rsidR="004052E0">
              <w:rPr>
                <w:rFonts w:ascii="Segoe UI" w:hAnsi="Segoe UI" w:cs="Segoe UI"/>
                <w:sz w:val="20"/>
              </w:rPr>
              <w:t>predpripravljena</w:t>
            </w:r>
            <w:proofErr w:type="spellEnd"/>
            <w:r w:rsidR="004052E0">
              <w:rPr>
                <w:rFonts w:ascii="Segoe UI" w:hAnsi="Segoe UI" w:cs="Segoe UI"/>
                <w:sz w:val="20"/>
              </w:rPr>
              <w:t>)</w:t>
            </w:r>
            <w:r w:rsidR="00AA4ADF">
              <w:rPr>
                <w:rFonts w:ascii="Segoe UI" w:hAnsi="Segoe UI" w:cs="Segoe UI"/>
                <w:sz w:val="20"/>
              </w:rPr>
              <w:t xml:space="preserve">. </w:t>
            </w:r>
          </w:p>
        </w:tc>
      </w:tr>
    </w:tbl>
    <w:p w:rsidR="0028506B" w:rsidP="009279AC" w:rsidRDefault="0028506B" w14:paraId="4FF8D474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p w:rsidR="00AA4ADF" w:rsidP="009279AC" w:rsidRDefault="00AA4ADF" w14:paraId="7A38B6C8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p w:rsidRPr="003B1D18" w:rsidR="009279AC" w:rsidP="009279AC" w:rsidRDefault="009279AC" w14:paraId="0E60C409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  <w:r w:rsidRPr="003B1D18">
        <w:rPr>
          <w:rFonts w:ascii="Segoe UI" w:hAnsi="Segoe UI" w:cs="Segoe UI"/>
          <w:b/>
          <w:noProof/>
          <w:sz w:val="22"/>
          <w:szCs w:val="22"/>
          <w:lang w:eastAsia="sl-SI"/>
        </w:rPr>
        <w:t xml:space="preserve">NIVO – KADRI </w:t>
      </w:r>
    </w:p>
    <w:p w:rsidRPr="003B1D18" w:rsidR="009279AC" w:rsidP="009279AC" w:rsidRDefault="009279AC" w14:paraId="314D5846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tbl>
      <w:tblPr>
        <w:tblW w:w="106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1748"/>
        <w:gridCol w:w="2134"/>
        <w:gridCol w:w="721"/>
        <w:gridCol w:w="1472"/>
        <w:gridCol w:w="400"/>
        <w:gridCol w:w="2162"/>
        <w:gridCol w:w="719"/>
        <w:gridCol w:w="591"/>
      </w:tblGrid>
      <w:tr w:rsidRPr="003B1D18" w:rsidR="009279AC" w:rsidTr="00716D92" w14:paraId="79F3A457" w14:textId="77777777">
        <w:trPr>
          <w:trHeight w:val="816"/>
          <w:tblHeader/>
        </w:trPr>
        <w:tc>
          <w:tcPr>
            <w:tcW w:w="73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7F404872" w14:textId="76A61526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Pogoj  TP</w:t>
            </w:r>
            <w:r w:rsidR="00E53A14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 xml:space="preserve">št. </w:t>
            </w:r>
          </w:p>
        </w:tc>
        <w:tc>
          <w:tcPr>
            <w:tcW w:w="6075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60284781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Opis pogoja</w:t>
            </w:r>
          </w:p>
        </w:tc>
        <w:tc>
          <w:tcPr>
            <w:tcW w:w="3872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044C1714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>Dokazilo</w:t>
            </w:r>
          </w:p>
          <w:p w:rsidRPr="003B1D18" w:rsidR="009279AC" w:rsidP="00D33C48" w:rsidRDefault="009279AC" w14:paraId="761E0D5D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 xml:space="preserve">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 </w:t>
            </w:r>
          </w:p>
        </w:tc>
      </w:tr>
      <w:tr w:rsidRPr="003B1D18" w:rsidR="009279AC" w:rsidTr="00716D92" w14:paraId="65FDA176" w14:textId="77777777">
        <w:trPr>
          <w:trHeight w:val="144"/>
          <w:tblHeader/>
        </w:trPr>
        <w:tc>
          <w:tcPr>
            <w:tcW w:w="730" w:type="dxa"/>
            <w:shd w:val="clear" w:color="auto" w:fill="FFD541"/>
            <w:vAlign w:val="center"/>
            <w:hideMark/>
          </w:tcPr>
          <w:p w:rsidRPr="003B1D18" w:rsidR="009279AC" w:rsidP="00D33C48" w:rsidRDefault="009279AC" w14:paraId="12F48BA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6075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4A9F3F3E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3872" w:type="dxa"/>
            <w:gridSpan w:val="4"/>
            <w:shd w:val="clear" w:color="auto" w:fill="FFD541"/>
            <w:vAlign w:val="center"/>
            <w:hideMark/>
          </w:tcPr>
          <w:p w:rsidRPr="003B1D18" w:rsidR="009279AC" w:rsidP="00D33C48" w:rsidRDefault="009279AC" w14:paraId="5A4A0DBB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3</w:t>
            </w:r>
          </w:p>
        </w:tc>
      </w:tr>
      <w:tr w:rsidRPr="003B1D18" w:rsidR="009279AC" w:rsidTr="00716D92" w14:paraId="79774926" w14:textId="77777777">
        <w:trPr>
          <w:trHeight w:val="473"/>
          <w:tblHeader/>
        </w:trPr>
        <w:tc>
          <w:tcPr>
            <w:tcW w:w="730" w:type="dxa"/>
            <w:vAlign w:val="center"/>
          </w:tcPr>
          <w:p w:rsidRPr="003B1D18" w:rsidR="009279AC" w:rsidP="00D33C48" w:rsidRDefault="009279AC" w14:paraId="4E282699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Pogoj TP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6075" w:type="dxa"/>
            <w:gridSpan w:val="4"/>
            <w:vAlign w:val="center"/>
          </w:tcPr>
          <w:p w:rsidRPr="00F60001" w:rsidR="009279AC" w:rsidP="00D33C48" w:rsidRDefault="009279AC" w14:paraId="755DA9A6" w14:textId="4D811D8E">
            <w:pPr>
              <w:jc w:val="both"/>
              <w:rPr>
                <w:rFonts w:ascii="Segoe UI" w:hAnsi="Segoe UI" w:cs="Segoe UI"/>
                <w:sz w:val="18"/>
                <w:szCs w:val="18"/>
                <w:lang w:eastAsia="sl-SI"/>
              </w:rPr>
            </w:pPr>
            <w:r w:rsidRPr="00F60001">
              <w:rPr>
                <w:rFonts w:ascii="Segoe UI" w:hAnsi="Segoe UI" w:cs="Segoe UI"/>
                <w:sz w:val="18"/>
                <w:szCs w:val="18"/>
                <w:lang w:eastAsia="sl-SI"/>
              </w:rPr>
              <w:t>Za opremo, ki je predmet naročila mora ponudnik ves čas trajanja okvirnega sporazuma zagotavljati najmanj enega (1) strokovnjaka s certifikatom o tehničnem znanju na področju pre</w:t>
            </w:r>
            <w:r w:rsidRPr="00F60001" w:rsidR="00490C72">
              <w:rPr>
                <w:rFonts w:ascii="Segoe UI" w:hAnsi="Segoe UI" w:cs="Segoe UI"/>
                <w:sz w:val="18"/>
                <w:szCs w:val="18"/>
                <w:lang w:eastAsia="sl-SI"/>
              </w:rPr>
              <w:t>d</w:t>
            </w:r>
            <w:r w:rsidRPr="00F60001">
              <w:rPr>
                <w:rFonts w:ascii="Segoe UI" w:hAnsi="Segoe UI" w:cs="Segoe UI"/>
                <w:sz w:val="18"/>
                <w:szCs w:val="18"/>
                <w:lang w:eastAsia="sl-SI"/>
              </w:rPr>
              <w:t>meta naročila</w:t>
            </w:r>
            <w:r w:rsidRPr="00F60001" w:rsidR="00AA4ADF">
              <w:rPr>
                <w:rFonts w:ascii="Segoe UI" w:hAnsi="Segoe UI" w:cs="Segoe UI"/>
                <w:sz w:val="18"/>
                <w:szCs w:val="18"/>
                <w:lang w:eastAsia="sl-SI"/>
              </w:rPr>
              <w:t>.</w:t>
            </w:r>
            <w:r w:rsidR="00F60001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 </w:t>
            </w:r>
            <w:r w:rsidRPr="00F60001" w:rsidR="00AA4ADF">
              <w:rPr>
                <w:rFonts w:ascii="Segoe UI" w:hAnsi="Segoe UI" w:cs="Segoe UI"/>
                <w:sz w:val="18"/>
                <w:szCs w:val="18"/>
                <w:lang w:eastAsia="sl-SI"/>
              </w:rPr>
              <w:t>Dokazila, ki jih bo predložil pa morajo biti ustrezno priznana s strani proizvajalca proizvoda</w:t>
            </w:r>
            <w:r w:rsidRPr="00F60001" w:rsidR="00F60001">
              <w:rPr>
                <w:rFonts w:ascii="Segoe UI" w:hAnsi="Segoe UI" w:cs="Segoe UI"/>
                <w:sz w:val="18"/>
                <w:szCs w:val="18"/>
                <w:lang w:eastAsia="sl-SI"/>
              </w:rPr>
              <w:t xml:space="preserve">. </w:t>
            </w:r>
          </w:p>
        </w:tc>
        <w:tc>
          <w:tcPr>
            <w:tcW w:w="3872" w:type="dxa"/>
            <w:gridSpan w:val="4"/>
            <w:shd w:val="clear" w:color="auto" w:fill="auto"/>
            <w:vAlign w:val="center"/>
          </w:tcPr>
          <w:p w:rsidRPr="00F60001" w:rsidR="00AA4ADF" w:rsidP="00D33C48" w:rsidRDefault="009279AC" w14:paraId="25423EFD" w14:textId="52039930">
            <w:pPr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  <w:lang w:eastAsia="sl-SI"/>
              </w:rPr>
            </w:pPr>
            <w:r w:rsidRPr="00F60001">
              <w:rPr>
                <w:rFonts w:ascii="Segoe UI" w:hAnsi="Segoe UI" w:cs="Segoe UI"/>
                <w:color w:val="000000" w:themeColor="text1"/>
                <w:sz w:val="18"/>
                <w:szCs w:val="18"/>
                <w:lang w:eastAsia="sl-SI"/>
              </w:rPr>
              <w:t xml:space="preserve">Certifikat o tehničnem znanju s področja predmeta naročila. </w:t>
            </w:r>
          </w:p>
        </w:tc>
      </w:tr>
      <w:tr w:rsidRPr="003B1D18" w:rsidR="009279AC" w:rsidTr="00716D92" w14:paraId="2409C4D2" w14:textId="77777777">
        <w:trPr>
          <w:trHeight w:val="344"/>
        </w:trPr>
        <w:tc>
          <w:tcPr>
            <w:tcW w:w="2478" w:type="dxa"/>
            <w:gridSpan w:val="2"/>
            <w:shd w:val="clear" w:color="auto" w:fill="FFD541"/>
            <w:vAlign w:val="center"/>
          </w:tcPr>
          <w:p w:rsidRPr="003B1D18" w:rsidR="009279AC" w:rsidP="00D33C48" w:rsidRDefault="009279AC" w14:paraId="703E1D74" w14:textId="77777777">
            <w:pPr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  <w:t xml:space="preserve">*Strokovnjak (priimek, ime): </w:t>
            </w:r>
          </w:p>
        </w:tc>
        <w:tc>
          <w:tcPr>
            <w:tcW w:w="2134" w:type="dxa"/>
            <w:shd w:val="clear" w:color="auto" w:fill="FFD541"/>
            <w:vAlign w:val="center"/>
          </w:tcPr>
          <w:p w:rsidRPr="003B1D18" w:rsidR="009279AC" w:rsidP="00D33C48" w:rsidRDefault="009279AC" w14:paraId="19FCE5A7" w14:textId="77777777">
            <w:pPr>
              <w:jc w:val="center"/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noProof/>
                <w:sz w:val="16"/>
                <w:szCs w:val="16"/>
                <w:lang w:eastAsia="sl-SI"/>
              </w:rPr>
              <w:t>Ponudnik vpiše dokazilo:*</w:t>
            </w:r>
          </w:p>
        </w:tc>
        <w:tc>
          <w:tcPr>
            <w:tcW w:w="721" w:type="dxa"/>
            <w:shd w:val="clear" w:color="auto" w:fill="FFD541"/>
            <w:vAlign w:val="center"/>
          </w:tcPr>
          <w:p w:rsidRPr="003B1D18" w:rsidR="009279AC" w:rsidP="00D33C48" w:rsidRDefault="009279AC" w14:paraId="1602EA8C" w14:textId="77777777">
            <w:pPr>
              <w:jc w:val="center"/>
              <w:rPr>
                <w:rFonts w:ascii="Segoe UI" w:hAnsi="Segoe UI" w:cs="Segoe UI"/>
                <w:b/>
                <w:bCs/>
                <w:noProof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Št. dokazila</w:t>
            </w:r>
          </w:p>
        </w:tc>
        <w:tc>
          <w:tcPr>
            <w:tcW w:w="1872" w:type="dxa"/>
            <w:gridSpan w:val="2"/>
            <w:shd w:val="clear" w:color="auto" w:fill="FFD541"/>
            <w:vAlign w:val="center"/>
          </w:tcPr>
          <w:p w:rsidRPr="003B1D18" w:rsidR="009279AC" w:rsidP="00D33C48" w:rsidRDefault="009279AC" w14:paraId="08ECBD27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Podjetje, ki izdaja dokazilo*</w:t>
            </w:r>
            <w:r w:rsidRPr="003B1D18">
              <w:rPr>
                <w:rFonts w:ascii="Segoe UI" w:hAnsi="Segoe UI" w:cs="Segoe UI"/>
                <w:b/>
                <w:bCs/>
                <w:color w:val="FF0000"/>
                <w:sz w:val="14"/>
                <w:szCs w:val="14"/>
                <w:lang w:eastAsia="sl-SI"/>
              </w:rPr>
              <w:t xml:space="preserve"> </w:t>
            </w:r>
          </w:p>
        </w:tc>
        <w:tc>
          <w:tcPr>
            <w:tcW w:w="2162" w:type="dxa"/>
            <w:shd w:val="clear" w:color="auto" w:fill="FFD541"/>
          </w:tcPr>
          <w:p w:rsidRPr="003B1D18" w:rsidR="009279AC" w:rsidP="00D33C48" w:rsidRDefault="009279AC" w14:paraId="7D212ECC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Pogoj izpolnjuje ponudnik/</w:t>
            </w:r>
            <w:r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 xml:space="preserve">partner/ </w:t>
            </w:r>
            <w:r w:rsidRPr="003B1D18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podizvajalec*</w:t>
            </w:r>
          </w:p>
        </w:tc>
        <w:tc>
          <w:tcPr>
            <w:tcW w:w="719" w:type="dxa"/>
            <w:shd w:val="clear" w:color="auto" w:fill="FFD541"/>
            <w:vAlign w:val="center"/>
          </w:tcPr>
          <w:p w:rsidRPr="003B1D18" w:rsidR="009279AC" w:rsidP="00D33C48" w:rsidRDefault="009279AC" w14:paraId="7D0D39B2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Dokumenti priloženi* </w:t>
            </w:r>
          </w:p>
          <w:p w:rsidRPr="003B1D18" w:rsidR="009279AC" w:rsidP="00D33C48" w:rsidRDefault="009279AC" w14:paraId="7F6B6FF3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DA/NE</w:t>
            </w:r>
          </w:p>
        </w:tc>
        <w:tc>
          <w:tcPr>
            <w:tcW w:w="591" w:type="dxa"/>
            <w:shd w:val="clear" w:color="auto" w:fill="FFD541"/>
            <w:vAlign w:val="center"/>
          </w:tcPr>
          <w:p w:rsidRPr="003B1D18" w:rsidR="009279AC" w:rsidP="00D33C48" w:rsidRDefault="009279AC" w14:paraId="57B2BB15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>Pogoj</w:t>
            </w:r>
          </w:p>
          <w:p w:rsidRPr="003B1D18" w:rsidR="009279AC" w:rsidP="00D33C48" w:rsidRDefault="009279AC" w14:paraId="7EBFED91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0"/>
                <w:szCs w:val="10"/>
                <w:lang w:eastAsia="sl-SI"/>
              </w:rPr>
              <w:t xml:space="preserve">izpolnjen DA/NE </w:t>
            </w:r>
          </w:p>
        </w:tc>
      </w:tr>
      <w:tr w:rsidRPr="003B1D18" w:rsidR="009279AC" w:rsidTr="00716D92" w14:paraId="4066C97C" w14:textId="77777777">
        <w:trPr>
          <w:trHeight w:val="516"/>
        </w:trPr>
        <w:tc>
          <w:tcPr>
            <w:tcW w:w="2478" w:type="dxa"/>
            <w:gridSpan w:val="2"/>
          </w:tcPr>
          <w:p w:rsidRPr="003B1D18" w:rsidR="009279AC" w:rsidP="00D33C48" w:rsidRDefault="009279AC" w14:paraId="25D06A8E" w14:textId="77777777">
            <w:pPr>
              <w:pStyle w:val="Odstavekseznama"/>
              <w:numPr>
                <w:ilvl w:val="0"/>
                <w:numId w:val="3"/>
              </w:numPr>
              <w:spacing w:after="0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:rsidRPr="003B1D18" w:rsidR="009279AC" w:rsidP="00D33C48" w:rsidRDefault="009279AC" w14:paraId="4794A140" w14:textId="77777777">
            <w:pPr>
              <w:jc w:val="both"/>
              <w:rPr>
                <w:rFonts w:ascii="Segoe UI" w:hAnsi="Segoe UI" w:cs="Segoe UI"/>
                <w:noProof/>
                <w:sz w:val="16"/>
                <w:szCs w:val="16"/>
                <w:lang w:eastAsia="sl-S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Pr="003B1D18" w:rsidR="009279AC" w:rsidP="00D33C48" w:rsidRDefault="009279AC" w14:paraId="2BFB0206" w14:textId="7777777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B1D18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TP</w:t>
            </w: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9 </w:t>
            </w:r>
          </w:p>
        </w:tc>
        <w:tc>
          <w:tcPr>
            <w:tcW w:w="1872" w:type="dxa"/>
            <w:gridSpan w:val="2"/>
          </w:tcPr>
          <w:p w:rsidRPr="003B1D18" w:rsidR="009279AC" w:rsidP="00D33C48" w:rsidRDefault="009279AC" w14:paraId="578957A0" w14:textId="77777777">
            <w:pPr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2162" w:type="dxa"/>
          </w:tcPr>
          <w:p w:rsidRPr="003B1D18" w:rsidR="009279AC" w:rsidP="00D33C48" w:rsidRDefault="009279AC" w14:paraId="4AF37ED9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719" w:type="dxa"/>
          </w:tcPr>
          <w:p w:rsidRPr="003B1D18" w:rsidR="009279AC" w:rsidP="00D33C48" w:rsidRDefault="009279AC" w14:paraId="7A562FFB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591" w:type="dxa"/>
          </w:tcPr>
          <w:p w:rsidRPr="003B1D18" w:rsidR="009279AC" w:rsidP="00D33C48" w:rsidRDefault="009279AC" w14:paraId="577BB8A0" w14:textId="77777777">
            <w:pPr>
              <w:jc w:val="center"/>
              <w:rPr>
                <w:rFonts w:ascii="Segoe UI" w:hAnsi="Segoe UI" w:cs="Segoe UI"/>
                <w:b/>
                <w:bCs/>
                <w:sz w:val="16"/>
                <w:szCs w:val="16"/>
                <w:lang w:eastAsia="sl-SI"/>
              </w:rPr>
            </w:pPr>
          </w:p>
        </w:tc>
      </w:tr>
    </w:tbl>
    <w:p w:rsidRPr="003B1D18" w:rsidR="009279AC" w:rsidP="009279AC" w:rsidRDefault="009279AC" w14:paraId="424C8173" w14:textId="77777777">
      <w:pPr>
        <w:rPr>
          <w:rFonts w:ascii="Segoe UI" w:hAnsi="Segoe UI" w:cs="Segoe UI"/>
          <w:b/>
          <w:noProof/>
          <w:sz w:val="22"/>
          <w:szCs w:val="22"/>
          <w:lang w:eastAsia="sl-SI"/>
        </w:rPr>
      </w:pPr>
    </w:p>
    <w:p w:rsidR="009279AC" w:rsidP="009279AC" w:rsidRDefault="009279AC" w14:paraId="0C0EE5BB" w14:textId="625ABBD9">
      <w:pPr>
        <w:jc w:val="both"/>
        <w:rPr>
          <w:rFonts w:ascii="Segoe UI" w:hAnsi="Segoe UI" w:cs="Segoe UI"/>
          <w:sz w:val="22"/>
          <w:szCs w:val="22"/>
        </w:rPr>
      </w:pPr>
    </w:p>
    <w:p w:rsidRPr="003B1D18" w:rsidR="009279AC" w:rsidP="009279AC" w:rsidRDefault="009279AC" w14:paraId="4DE56FD6" w14:textId="77777777">
      <w:pPr>
        <w:jc w:val="both"/>
        <w:rPr>
          <w:rFonts w:ascii="Segoe UI" w:hAnsi="Segoe UI" w:cs="Segoe UI"/>
          <w:sz w:val="22"/>
          <w:szCs w:val="22"/>
        </w:rPr>
      </w:pPr>
    </w:p>
    <w:p w:rsidRPr="003B1D18" w:rsidR="009279AC" w:rsidP="009279AC" w:rsidRDefault="009279AC" w14:paraId="328FFF51" w14:textId="77777777">
      <w:pPr>
        <w:jc w:val="both"/>
        <w:rPr>
          <w:rFonts w:ascii="Segoe UI" w:hAnsi="Segoe UI" w:cs="Segoe UI"/>
          <w:sz w:val="22"/>
          <w:szCs w:val="22"/>
        </w:rPr>
      </w:pPr>
      <w:r w:rsidRPr="003B1D18">
        <w:rPr>
          <w:rFonts w:ascii="Segoe UI" w:hAnsi="Segoe UI" w:cs="Segoe UI"/>
          <w:sz w:val="22"/>
          <w:szCs w:val="22"/>
        </w:rPr>
        <w:t xml:space="preserve">Za podane navedbe in izjave navedene v obrazcih za ugotavljanje izpolnjevanja tehničnih zahtev kazensko in materialno odgovarjamo. </w:t>
      </w:r>
    </w:p>
    <w:p w:rsidR="009279AC" w:rsidP="009279AC" w:rsidRDefault="009279AC" w14:paraId="59428BBC" w14:textId="0476854D">
      <w:pPr>
        <w:jc w:val="both"/>
        <w:rPr>
          <w:rFonts w:ascii="Segoe UI" w:hAnsi="Segoe UI" w:cs="Segoe UI"/>
          <w:sz w:val="22"/>
          <w:szCs w:val="22"/>
        </w:rPr>
      </w:pPr>
    </w:p>
    <w:p w:rsidRPr="003B1D18" w:rsidR="0028506B" w:rsidP="009279AC" w:rsidRDefault="0028506B" w14:paraId="51E48EAC" w14:textId="77777777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29"/>
        <w:gridCol w:w="2552"/>
      </w:tblGrid>
      <w:tr w:rsidRPr="003B1D18" w:rsidR="009279AC" w:rsidTr="00D33C48" w14:paraId="620DA55E" w14:textId="77777777">
        <w:tc>
          <w:tcPr>
            <w:tcW w:w="1129" w:type="dxa"/>
          </w:tcPr>
          <w:p w:rsidRPr="003B1D18" w:rsidR="009279AC" w:rsidP="00D33C48" w:rsidRDefault="009279AC" w14:paraId="68F785CF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B1D18">
              <w:rPr>
                <w:rFonts w:ascii="Segoe UI" w:hAnsi="Segoe UI" w:cs="Segoe UI"/>
                <w:sz w:val="22"/>
                <w:szCs w:val="22"/>
              </w:rPr>
              <w:t xml:space="preserve">Datum: </w:t>
            </w:r>
          </w:p>
        </w:tc>
        <w:tc>
          <w:tcPr>
            <w:tcW w:w="2552" w:type="dxa"/>
            <w:tcBorders>
              <w:bottom w:val="single" w:color="auto" w:sz="4" w:space="0"/>
            </w:tcBorders>
          </w:tcPr>
          <w:p w:rsidRPr="003B1D18" w:rsidR="009279AC" w:rsidP="00D33C48" w:rsidRDefault="009279AC" w14:paraId="7AD54038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BE30E6" w:rsidP="0028506B" w:rsidRDefault="00BE30E6" w14:paraId="2FCD0639" w14:textId="27F3B1B1">
      <w:pPr>
        <w:jc w:val="both"/>
        <w:rPr>
          <w:rFonts w:ascii="Segoe UI" w:hAnsi="Segoe UI" w:cs="Segoe UI"/>
          <w:sz w:val="22"/>
          <w:szCs w:val="22"/>
        </w:rPr>
      </w:pPr>
      <w:bookmarkStart w:name="_Hlk153740015" w:id="4"/>
    </w:p>
    <w:p w:rsidR="0028506B" w:rsidP="0028506B" w:rsidRDefault="0028506B" w14:paraId="4AF4A319" w14:textId="77777777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6"/>
        <w:gridCol w:w="2126"/>
        <w:gridCol w:w="3958"/>
      </w:tblGrid>
      <w:tr w:rsidR="0028506B" w:rsidTr="00F2620D" w14:paraId="5EAFCBC4" w14:textId="77777777">
        <w:tc>
          <w:tcPr>
            <w:tcW w:w="3686" w:type="dxa"/>
            <w:tcBorders>
              <w:bottom w:val="single" w:color="auto" w:sz="4" w:space="0"/>
            </w:tcBorders>
          </w:tcPr>
          <w:p w:rsidR="0028506B" w:rsidP="0028506B" w:rsidRDefault="0028506B" w14:paraId="67D22422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</w:tcPr>
          <w:p w:rsidR="0028506B" w:rsidP="0028506B" w:rsidRDefault="0028506B" w14:paraId="03C1261D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58" w:type="dxa"/>
            <w:tcBorders>
              <w:bottom w:val="single" w:color="auto" w:sz="4" w:space="0"/>
            </w:tcBorders>
          </w:tcPr>
          <w:p w:rsidR="0028506B" w:rsidP="0028506B" w:rsidRDefault="0028506B" w14:paraId="23DFE062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Pr="0028506B" w:rsidR="0028506B" w:rsidTr="00F2620D" w14:paraId="72B134D4" w14:textId="77777777">
        <w:tc>
          <w:tcPr>
            <w:tcW w:w="3686" w:type="dxa"/>
            <w:tcBorders>
              <w:top w:val="single" w:color="auto" w:sz="4" w:space="0"/>
            </w:tcBorders>
          </w:tcPr>
          <w:p w:rsidRPr="0028506B" w:rsidR="0028506B" w:rsidP="0028506B" w:rsidRDefault="0028506B" w14:paraId="192918F0" w14:textId="451DEF0A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podjetje</w:t>
            </w:r>
            <w:r w:rsidRPr="0028506B">
              <w:rPr>
                <w:rFonts w:ascii="Segoe UI" w:hAnsi="Segoe UI" w:cs="Segoe UI"/>
                <w:sz w:val="16"/>
                <w:szCs w:val="16"/>
              </w:rPr>
              <w:t>*</w:t>
            </w:r>
          </w:p>
        </w:tc>
        <w:tc>
          <w:tcPr>
            <w:tcW w:w="2126" w:type="dxa"/>
          </w:tcPr>
          <w:p w:rsidRPr="0028506B" w:rsidR="0028506B" w:rsidP="0028506B" w:rsidRDefault="0028506B" w14:paraId="58AE76E5" w14:textId="17EBADFA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28506B">
              <w:rPr>
                <w:rFonts w:ascii="Segoe UI" w:hAnsi="Segoe UI" w:cs="Segoe UI"/>
                <w:sz w:val="16"/>
                <w:szCs w:val="16"/>
              </w:rPr>
              <w:t>žig</w:t>
            </w:r>
          </w:p>
        </w:tc>
        <w:tc>
          <w:tcPr>
            <w:tcW w:w="3958" w:type="dxa"/>
            <w:tcBorders>
              <w:top w:val="single" w:color="auto" w:sz="4" w:space="0"/>
            </w:tcBorders>
          </w:tcPr>
          <w:p w:rsidRPr="0028506B" w:rsidR="0028506B" w:rsidP="0028506B" w:rsidRDefault="0028506B" w14:paraId="38140283" w14:textId="3E681C2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i</w:t>
            </w:r>
            <w:r w:rsidRPr="0028506B">
              <w:rPr>
                <w:rFonts w:ascii="Segoe UI" w:hAnsi="Segoe UI" w:cs="Segoe UI"/>
                <w:sz w:val="16"/>
                <w:szCs w:val="16"/>
              </w:rPr>
              <w:t>me, priimek in podpis odgovorne osebe*</w:t>
            </w:r>
          </w:p>
        </w:tc>
      </w:tr>
      <w:tr w:rsidR="0028506B" w:rsidTr="00F2620D" w14:paraId="6BC64854" w14:textId="77777777">
        <w:tc>
          <w:tcPr>
            <w:tcW w:w="3686" w:type="dxa"/>
          </w:tcPr>
          <w:p w:rsidR="0028506B" w:rsidP="0028506B" w:rsidRDefault="0028506B" w14:paraId="13448FAC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</w:tcPr>
          <w:p w:rsidR="0028506B" w:rsidP="0028506B" w:rsidRDefault="0028506B" w14:paraId="48486744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58" w:type="dxa"/>
          </w:tcPr>
          <w:p w:rsidR="0028506B" w:rsidP="0028506B" w:rsidRDefault="0028506B" w14:paraId="1CAE74DF" w14:textId="77777777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3B1D18" w:rsidR="0028506B" w:rsidP="0028506B" w:rsidRDefault="0028506B" w14:paraId="462198F7" w14:textId="77777777">
      <w:pPr>
        <w:jc w:val="both"/>
        <w:rPr>
          <w:rFonts w:ascii="Segoe UI" w:hAnsi="Segoe UI" w:cs="Segoe UI"/>
          <w:sz w:val="22"/>
          <w:szCs w:val="22"/>
        </w:rPr>
      </w:pPr>
    </w:p>
    <w:bookmarkEnd w:id="4"/>
    <w:sectPr w:rsidRPr="003B1D18" w:rsidR="0028506B" w:rsidSect="00EA3AB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418" w:right="992" w:bottom="340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57B7" w:rsidRDefault="003E57B7" w14:paraId="31BD4352" w14:textId="77777777">
      <w:r>
        <w:separator/>
      </w:r>
    </w:p>
  </w:endnote>
  <w:endnote w:type="continuationSeparator" w:id="0">
    <w:p w:rsidR="003E57B7" w:rsidRDefault="003E57B7" w14:paraId="6F3F35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7B7" w:rsidP="005157D3" w:rsidRDefault="003E57B7" w14:paraId="374ABA5B" w14:textId="77777777">
    <w:pPr>
      <w:pStyle w:val="Noga"/>
      <w:framePr w:wrap="around" w:hAnchor="margin" w:vAnchor="text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E57B7" w:rsidP="00CD1FB5" w:rsidRDefault="003E57B7" w14:paraId="48DC17D0" w14:textId="7777777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284A" w:rsidR="003E57B7" w:rsidP="00DA687B" w:rsidRDefault="003E57B7" w14:paraId="5FF14672" w14:textId="77777777">
    <w:pPr>
      <w:pStyle w:val="Noga"/>
      <w:framePr w:w="602" w:wrap="around" w:hAnchor="page" w:vAnchor="text" w:x="10657" w:y="445"/>
      <w:tabs>
        <w:tab w:val="decimal" w:pos="0"/>
      </w:tabs>
      <w:ind w:right="-15"/>
      <w:rPr>
        <w:rStyle w:val="tevilkastrani"/>
        <w:rFonts w:ascii="Segoe UI" w:hAnsi="Segoe UI" w:cs="Segoe UI"/>
        <w:sz w:val="16"/>
        <w:szCs w:val="16"/>
      </w:rPr>
    </w:pPr>
    <w:r w:rsidRPr="00F1284A">
      <w:rPr>
        <w:rStyle w:val="tevilkastrani"/>
        <w:rFonts w:ascii="Segoe UI" w:hAnsi="Segoe UI" w:cs="Segoe UI"/>
        <w:sz w:val="16"/>
        <w:szCs w:val="16"/>
      </w:rPr>
      <w:fldChar w:fldCharType="begin"/>
    </w:r>
    <w:r w:rsidRPr="00F1284A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F1284A">
      <w:rPr>
        <w:rStyle w:val="tevilkastrani"/>
        <w:rFonts w:ascii="Segoe UI" w:hAnsi="Segoe UI" w:cs="Segoe UI"/>
        <w:sz w:val="16"/>
        <w:szCs w:val="16"/>
      </w:rPr>
      <w:fldChar w:fldCharType="separate"/>
    </w:r>
    <w:r>
      <w:rPr>
        <w:rStyle w:val="tevilkastrani"/>
        <w:rFonts w:ascii="Segoe UI" w:hAnsi="Segoe UI" w:cs="Segoe UI"/>
        <w:noProof/>
        <w:sz w:val="16"/>
        <w:szCs w:val="16"/>
      </w:rPr>
      <w:t>7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end"/>
    </w:r>
    <w:r w:rsidRPr="00F1284A">
      <w:rPr>
        <w:rStyle w:val="tevilkastrani"/>
        <w:rFonts w:ascii="Segoe UI" w:hAnsi="Segoe UI" w:cs="Segoe UI"/>
        <w:sz w:val="16"/>
        <w:szCs w:val="16"/>
      </w:rPr>
      <w:t>/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begin"/>
    </w:r>
    <w:r w:rsidRPr="00F1284A">
      <w:rPr>
        <w:rStyle w:val="tevilkastrani"/>
        <w:rFonts w:ascii="Segoe UI" w:hAnsi="Segoe UI" w:cs="Segoe UI"/>
        <w:sz w:val="16"/>
        <w:szCs w:val="16"/>
      </w:rPr>
      <w:instrText xml:space="preserve"> NUMPAGES </w:instrText>
    </w:r>
    <w:r w:rsidRPr="00F1284A">
      <w:rPr>
        <w:rStyle w:val="tevilkastrani"/>
        <w:rFonts w:ascii="Segoe UI" w:hAnsi="Segoe UI" w:cs="Segoe UI"/>
        <w:sz w:val="16"/>
        <w:szCs w:val="16"/>
      </w:rPr>
      <w:fldChar w:fldCharType="separate"/>
    </w:r>
    <w:r>
      <w:rPr>
        <w:rStyle w:val="tevilkastrani"/>
        <w:rFonts w:ascii="Segoe UI" w:hAnsi="Segoe UI" w:cs="Segoe UI"/>
        <w:noProof/>
        <w:sz w:val="16"/>
        <w:szCs w:val="16"/>
      </w:rPr>
      <w:t>14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end"/>
    </w:r>
  </w:p>
  <w:p w:rsidRPr="00CD1FB5" w:rsidR="003E57B7" w:rsidP="007A40D7" w:rsidRDefault="003E57B7" w14:paraId="46287E39" w14:textId="77777777">
    <w:pPr>
      <w:pStyle w:val="Noga"/>
      <w:spacing w:before="240" w:after="240"/>
      <w:ind w:right="36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D1FB5" w:rsidR="003E57B7" w:rsidP="00DA687B" w:rsidRDefault="003E57B7" w14:paraId="48270504" w14:textId="77777777">
    <w:pPr>
      <w:pStyle w:val="Noga"/>
      <w:spacing w:before="240"/>
      <w:ind w:right="360"/>
      <w:rPr>
        <w:sz w:val="16"/>
        <w:szCs w:val="16"/>
      </w:rPr>
    </w:pPr>
    <w:r w:rsidRPr="00DA687B">
      <w:rPr>
        <w:noProof/>
        <w:lang w:eastAsia="sl-SI"/>
      </w:rPr>
      <w:drawing>
        <wp:anchor distT="0" distB="0" distL="114300" distR="114300" simplePos="0" relativeHeight="251687936" behindDoc="0" locked="0" layoutInCell="1" allowOverlap="1" wp14:anchorId="277BB62A" wp14:editId="500843D9">
          <wp:simplePos x="0" y="0"/>
          <wp:positionH relativeFrom="column">
            <wp:posOffset>3019425</wp:posOffset>
          </wp:positionH>
          <wp:positionV relativeFrom="paragraph">
            <wp:posOffset>9945370</wp:posOffset>
          </wp:positionV>
          <wp:extent cx="1862455" cy="408305"/>
          <wp:effectExtent l="0" t="0" r="0" b="0"/>
          <wp:wrapNone/>
          <wp:docPr id="27" name="Picture 3" descr="20 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20 l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24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t xml:space="preserve"> </w:t>
    </w:r>
    <w:r>
      <w:rPr>
        <w:sz w:val="16"/>
        <w:szCs w:val="16"/>
      </w:rPr>
      <w:t>_____________________________________________________________________________________________________________________</w:t>
    </w:r>
  </w:p>
  <w:p w:rsidRPr="00F1284A" w:rsidR="003E57B7" w:rsidP="00DA687B" w:rsidRDefault="003E57B7" w14:paraId="1BF8378F" w14:textId="77777777">
    <w:pPr>
      <w:pStyle w:val="Noga"/>
      <w:framePr w:w="602" w:wrap="around" w:hAnchor="page" w:vAnchor="text" w:x="10657" w:y="1"/>
      <w:tabs>
        <w:tab w:val="decimal" w:pos="0"/>
      </w:tabs>
      <w:ind w:right="-15"/>
      <w:rPr>
        <w:rStyle w:val="tevilkastrani"/>
        <w:rFonts w:ascii="Segoe UI" w:hAnsi="Segoe UI" w:cs="Segoe UI"/>
        <w:sz w:val="16"/>
        <w:szCs w:val="16"/>
      </w:rPr>
    </w:pPr>
    <w:r w:rsidRPr="00F1284A">
      <w:rPr>
        <w:rStyle w:val="tevilkastrani"/>
        <w:rFonts w:ascii="Segoe UI" w:hAnsi="Segoe UI" w:cs="Segoe UI"/>
        <w:sz w:val="16"/>
        <w:szCs w:val="16"/>
      </w:rPr>
      <w:fldChar w:fldCharType="begin"/>
    </w:r>
    <w:r w:rsidRPr="00F1284A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F1284A">
      <w:rPr>
        <w:rStyle w:val="tevilkastrani"/>
        <w:rFonts w:ascii="Segoe UI" w:hAnsi="Segoe UI" w:cs="Segoe UI"/>
        <w:sz w:val="16"/>
        <w:szCs w:val="16"/>
      </w:rPr>
      <w:fldChar w:fldCharType="separate"/>
    </w:r>
    <w:r>
      <w:rPr>
        <w:rStyle w:val="tevilkastrani"/>
        <w:rFonts w:ascii="Segoe UI" w:hAnsi="Segoe UI" w:cs="Segoe UI"/>
        <w:noProof/>
        <w:sz w:val="16"/>
        <w:szCs w:val="16"/>
      </w:rPr>
      <w:t>6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end"/>
    </w:r>
    <w:r w:rsidRPr="00F1284A">
      <w:rPr>
        <w:rStyle w:val="tevilkastrani"/>
        <w:rFonts w:ascii="Segoe UI" w:hAnsi="Segoe UI" w:cs="Segoe UI"/>
        <w:sz w:val="16"/>
        <w:szCs w:val="16"/>
      </w:rPr>
      <w:t>/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begin"/>
    </w:r>
    <w:r w:rsidRPr="00F1284A">
      <w:rPr>
        <w:rStyle w:val="tevilkastrani"/>
        <w:rFonts w:ascii="Segoe UI" w:hAnsi="Segoe UI" w:cs="Segoe UI"/>
        <w:sz w:val="16"/>
        <w:szCs w:val="16"/>
      </w:rPr>
      <w:instrText xml:space="preserve"> NUMPAGES </w:instrText>
    </w:r>
    <w:r w:rsidRPr="00F1284A">
      <w:rPr>
        <w:rStyle w:val="tevilkastrani"/>
        <w:rFonts w:ascii="Segoe UI" w:hAnsi="Segoe UI" w:cs="Segoe UI"/>
        <w:sz w:val="16"/>
        <w:szCs w:val="16"/>
      </w:rPr>
      <w:fldChar w:fldCharType="separate"/>
    </w:r>
    <w:r>
      <w:rPr>
        <w:rStyle w:val="tevilkastrani"/>
        <w:rFonts w:ascii="Segoe UI" w:hAnsi="Segoe UI" w:cs="Segoe UI"/>
        <w:noProof/>
        <w:sz w:val="16"/>
        <w:szCs w:val="16"/>
      </w:rPr>
      <w:t>14</w:t>
    </w:r>
    <w:r w:rsidRPr="00F1284A">
      <w:rPr>
        <w:rStyle w:val="tevilkastrani"/>
        <w:rFonts w:ascii="Segoe UI" w:hAnsi="Segoe UI" w:cs="Segoe UI"/>
        <w:sz w:val="16"/>
        <w:szCs w:val="16"/>
      </w:rPr>
      <w:fldChar w:fldCharType="end"/>
    </w:r>
  </w:p>
  <w:p w:rsidRPr="00BE078D" w:rsidR="003E57B7" w:rsidP="00BE078D" w:rsidRDefault="003E57B7" w14:paraId="1C7818E8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57B7" w:rsidRDefault="003E57B7" w14:paraId="78CBE819" w14:textId="77777777">
      <w:r>
        <w:separator/>
      </w:r>
    </w:p>
  </w:footnote>
  <w:footnote w:type="continuationSeparator" w:id="0">
    <w:p w:rsidR="003E57B7" w:rsidRDefault="003E57B7" w14:paraId="6619569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E57B7" w:rsidP="00F1284A" w:rsidRDefault="003E57B7" w14:paraId="20CCBB5D" w14:textId="77777777">
    <w:pPr>
      <w:pStyle w:val="Glava"/>
      <w:jc w:val="right"/>
    </w:pPr>
    <w:r>
      <w:rPr>
        <w:noProof/>
        <w:lang w:eastAsia="sl-SI"/>
      </w:rPr>
      <w:drawing>
        <wp:inline distT="0" distB="0" distL="0" distR="0" wp14:anchorId="298F3833" wp14:editId="766BD46A">
          <wp:extent cx="1247775" cy="218537"/>
          <wp:effectExtent l="0" t="0" r="0" b="0"/>
          <wp:docPr id="2" name="Slika 2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</w:t>
    </w:r>
    <w:r w:rsidRPr="00B86C46">
      <w:rPr>
        <w:snapToGrid w:val="0"/>
        <w:color w:val="000000"/>
        <w:w w:val="0"/>
        <w:sz w:val="0"/>
        <w:szCs w:val="0"/>
        <w:u w:color="000000"/>
        <w:bdr w:val="none" w:color="000000" w:sz="0" w:space="0"/>
        <w:shd w:val="clear" w:color="000000" w:fill="000000"/>
      </w:rPr>
      <w:t xml:space="preserve"> </w:t>
    </w:r>
  </w:p>
  <w:p w:rsidR="003E57B7" w:rsidP="00F1284A" w:rsidRDefault="003E57B7" w14:paraId="693CB40D" w14:textId="77777777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</w:t>
    </w:r>
  </w:p>
  <w:p w:rsidRPr="00F1284A" w:rsidR="003E57B7" w:rsidP="007A40D7" w:rsidRDefault="003E57B7" w14:paraId="58D44BAF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E57B7" w:rsidP="00F1284A" w:rsidRDefault="003E57B7" w14:paraId="19E3C1CE" w14:textId="77777777">
    <w:pPr>
      <w:pStyle w:val="Glava"/>
      <w:jc w:val="right"/>
    </w:pPr>
    <w:r>
      <w:rPr>
        <w:noProof/>
        <w:lang w:eastAsia="sl-SI"/>
      </w:rPr>
      <w:drawing>
        <wp:inline distT="0" distB="0" distL="0" distR="0" wp14:anchorId="21C0E92F" wp14:editId="00BE8187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</w:t>
    </w:r>
    <w:r w:rsidRPr="00B86C46">
      <w:rPr>
        <w:snapToGrid w:val="0"/>
        <w:color w:val="000000"/>
        <w:w w:val="0"/>
        <w:sz w:val="0"/>
        <w:szCs w:val="0"/>
        <w:u w:color="000000"/>
        <w:bdr w:val="none" w:color="000000" w:sz="0" w:space="0"/>
        <w:shd w:val="clear" w:color="000000" w:fill="000000"/>
      </w:rPr>
      <w:t xml:space="preserve"> </w:t>
    </w:r>
  </w:p>
  <w:p w:rsidRPr="006C530A" w:rsidR="003E57B7" w:rsidP="00F1284A" w:rsidRDefault="003E57B7" w14:paraId="518EAF16" w14:textId="77777777">
    <w:pPr>
      <w:pStyle w:val="Glava"/>
      <w:spacing w:after="240" w:line="360" w:lineRule="auto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6C0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3B67DB3"/>
    <w:multiLevelType w:val="hybridMultilevel"/>
    <w:tmpl w:val="C3EA7C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264DB"/>
    <w:multiLevelType w:val="multilevel"/>
    <w:tmpl w:val="D1821BC8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4C6214B"/>
    <w:multiLevelType w:val="hybridMultilevel"/>
    <w:tmpl w:val="1AF47A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FC66B6"/>
    <w:multiLevelType w:val="multilevel"/>
    <w:tmpl w:val="F3AA66AE"/>
    <w:lvl w:ilvl="0">
      <w:start w:val="10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1D050089"/>
    <w:multiLevelType w:val="hybridMultilevel"/>
    <w:tmpl w:val="1AF47A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3C9"/>
    <w:multiLevelType w:val="hybridMultilevel"/>
    <w:tmpl w:val="CEAAE62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2F6080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233F5A3D"/>
    <w:multiLevelType w:val="multilevel"/>
    <w:tmpl w:val="E5CEB88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246D10E6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28601F32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2AC90C49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2E9C407F"/>
    <w:multiLevelType w:val="multilevel"/>
    <w:tmpl w:val="7B5036FE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340D1407"/>
    <w:multiLevelType w:val="hybridMultilevel"/>
    <w:tmpl w:val="CEAAE62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441F9C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379C1813"/>
    <w:multiLevelType w:val="hybridMultilevel"/>
    <w:tmpl w:val="7AE2BEA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8C650CD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3EFB6B3B"/>
    <w:multiLevelType w:val="hybridMultilevel"/>
    <w:tmpl w:val="CEAAE62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D1248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45701B39"/>
    <w:multiLevelType w:val="hybridMultilevel"/>
    <w:tmpl w:val="1AF47A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FD1A5B"/>
    <w:multiLevelType w:val="hybridMultilevel"/>
    <w:tmpl w:val="1AF47A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C629F4"/>
    <w:multiLevelType w:val="multilevel"/>
    <w:tmpl w:val="66960798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4A6D73B3"/>
    <w:multiLevelType w:val="multilevel"/>
    <w:tmpl w:val="DC2410E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4BBC1E3A"/>
    <w:multiLevelType w:val="hybridMultilevel"/>
    <w:tmpl w:val="3ABCC1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180121"/>
    <w:multiLevelType w:val="hybridMultilevel"/>
    <w:tmpl w:val="174E7962"/>
    <w:lvl w:ilvl="0" w:tplc="11D0CEC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Segoe U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5A314167"/>
    <w:multiLevelType w:val="hybridMultilevel"/>
    <w:tmpl w:val="7770756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DFD6C36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5E88530A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 w15:restartNumberingAfterBreak="0">
    <w:nsid w:val="5FA74E66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70AA7BD0"/>
    <w:multiLevelType w:val="multilevel"/>
    <w:tmpl w:val="C8283B1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7501685F"/>
    <w:multiLevelType w:val="hybridMultilevel"/>
    <w:tmpl w:val="1AF47A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8E19C8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77E97683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7C99575D"/>
    <w:multiLevelType w:val="multilevel"/>
    <w:tmpl w:val="7068C17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7CC55877"/>
    <w:multiLevelType w:val="hybridMultilevel"/>
    <w:tmpl w:val="CEAAE62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3238CF"/>
    <w:multiLevelType w:val="hybridMultilevel"/>
    <w:tmpl w:val="3D9282C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BB2A9B"/>
    <w:multiLevelType w:val="multilevel"/>
    <w:tmpl w:val="1804A04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011176465">
    <w:abstractNumId w:val="24"/>
  </w:num>
  <w:num w:numId="2" w16cid:durableId="813983240">
    <w:abstractNumId w:val="1"/>
  </w:num>
  <w:num w:numId="3" w16cid:durableId="1364477548">
    <w:abstractNumId w:val="35"/>
  </w:num>
  <w:num w:numId="4" w16cid:durableId="537859498">
    <w:abstractNumId w:val="19"/>
  </w:num>
  <w:num w:numId="5" w16cid:durableId="628170947">
    <w:abstractNumId w:val="13"/>
  </w:num>
  <w:num w:numId="6" w16cid:durableId="2007978121">
    <w:abstractNumId w:val="3"/>
  </w:num>
  <w:num w:numId="7" w16cid:durableId="1127049192">
    <w:abstractNumId w:val="20"/>
  </w:num>
  <w:num w:numId="8" w16cid:durableId="74405280">
    <w:abstractNumId w:val="8"/>
  </w:num>
  <w:num w:numId="9" w16cid:durableId="1791507119">
    <w:abstractNumId w:val="23"/>
  </w:num>
  <w:num w:numId="10" w16cid:durableId="231893140">
    <w:abstractNumId w:val="30"/>
  </w:num>
  <w:num w:numId="11" w16cid:durableId="1846018475">
    <w:abstractNumId w:val="5"/>
  </w:num>
  <w:num w:numId="12" w16cid:durableId="447430861">
    <w:abstractNumId w:val="34"/>
  </w:num>
  <w:num w:numId="13" w16cid:durableId="1056587096">
    <w:abstractNumId w:val="15"/>
  </w:num>
  <w:num w:numId="14" w16cid:durableId="613947943">
    <w:abstractNumId w:val="17"/>
  </w:num>
  <w:num w:numId="15" w16cid:durableId="438453888">
    <w:abstractNumId w:val="6"/>
  </w:num>
  <w:num w:numId="16" w16cid:durableId="1767774343">
    <w:abstractNumId w:val="12"/>
  </w:num>
  <w:num w:numId="17" w16cid:durableId="1055397256">
    <w:abstractNumId w:val="21"/>
  </w:num>
  <w:num w:numId="18" w16cid:durableId="619188768">
    <w:abstractNumId w:val="2"/>
  </w:num>
  <w:num w:numId="19" w16cid:durableId="1983390998">
    <w:abstractNumId w:val="29"/>
  </w:num>
  <w:num w:numId="20" w16cid:durableId="1848210699">
    <w:abstractNumId w:val="4"/>
  </w:num>
  <w:num w:numId="21" w16cid:durableId="383256445">
    <w:abstractNumId w:val="25"/>
  </w:num>
  <w:num w:numId="22" w16cid:durableId="337929149">
    <w:abstractNumId w:val="9"/>
  </w:num>
  <w:num w:numId="23" w16cid:durableId="1439107743">
    <w:abstractNumId w:val="7"/>
  </w:num>
  <w:num w:numId="24" w16cid:durableId="1680303758">
    <w:abstractNumId w:val="14"/>
  </w:num>
  <w:num w:numId="25" w16cid:durableId="520553668">
    <w:abstractNumId w:val="11"/>
  </w:num>
  <w:num w:numId="26" w16cid:durableId="1376541035">
    <w:abstractNumId w:val="36"/>
  </w:num>
  <w:num w:numId="27" w16cid:durableId="578714917">
    <w:abstractNumId w:val="16"/>
  </w:num>
  <w:num w:numId="28" w16cid:durableId="1478837961">
    <w:abstractNumId w:val="27"/>
  </w:num>
  <w:num w:numId="29" w16cid:durableId="203564294">
    <w:abstractNumId w:val="31"/>
  </w:num>
  <w:num w:numId="30" w16cid:durableId="1466773941">
    <w:abstractNumId w:val="22"/>
  </w:num>
  <w:num w:numId="31" w16cid:durableId="1332565548">
    <w:abstractNumId w:val="22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2" w16cid:durableId="599143497">
    <w:abstractNumId w:val="28"/>
  </w:num>
  <w:num w:numId="33" w16cid:durableId="935141028">
    <w:abstractNumId w:val="0"/>
  </w:num>
  <w:num w:numId="34" w16cid:durableId="1763866932">
    <w:abstractNumId w:val="18"/>
  </w:num>
  <w:num w:numId="35" w16cid:durableId="1632402772">
    <w:abstractNumId w:val="33"/>
  </w:num>
  <w:num w:numId="36" w16cid:durableId="1788039094">
    <w:abstractNumId w:val="26"/>
  </w:num>
  <w:num w:numId="37" w16cid:durableId="1836650458">
    <w:abstractNumId w:val="10"/>
  </w:num>
  <w:num w:numId="38" w16cid:durableId="754208133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4A"/>
    <w:rsid w:val="000023CF"/>
    <w:rsid w:val="00013031"/>
    <w:rsid w:val="000210E0"/>
    <w:rsid w:val="00022D00"/>
    <w:rsid w:val="00035834"/>
    <w:rsid w:val="00040CF7"/>
    <w:rsid w:val="000438FF"/>
    <w:rsid w:val="00052100"/>
    <w:rsid w:val="00057B9F"/>
    <w:rsid w:val="00062FB6"/>
    <w:rsid w:val="00071085"/>
    <w:rsid w:val="000723A9"/>
    <w:rsid w:val="00073F43"/>
    <w:rsid w:val="0007466D"/>
    <w:rsid w:val="0007564A"/>
    <w:rsid w:val="0008572F"/>
    <w:rsid w:val="00096498"/>
    <w:rsid w:val="00097163"/>
    <w:rsid w:val="000B2AE9"/>
    <w:rsid w:val="000C1ACB"/>
    <w:rsid w:val="000C7EEA"/>
    <w:rsid w:val="000D0990"/>
    <w:rsid w:val="000D106E"/>
    <w:rsid w:val="000E15CF"/>
    <w:rsid w:val="000E1836"/>
    <w:rsid w:val="000E2EF5"/>
    <w:rsid w:val="000E4074"/>
    <w:rsid w:val="000F0742"/>
    <w:rsid w:val="000F3134"/>
    <w:rsid w:val="000F5B94"/>
    <w:rsid w:val="00103808"/>
    <w:rsid w:val="001124B2"/>
    <w:rsid w:val="00114CFA"/>
    <w:rsid w:val="00117D93"/>
    <w:rsid w:val="0012016D"/>
    <w:rsid w:val="00123F1D"/>
    <w:rsid w:val="0012436E"/>
    <w:rsid w:val="001248E1"/>
    <w:rsid w:val="001275DF"/>
    <w:rsid w:val="00135CB7"/>
    <w:rsid w:val="001360E6"/>
    <w:rsid w:val="00145676"/>
    <w:rsid w:val="00146E0C"/>
    <w:rsid w:val="00157FB5"/>
    <w:rsid w:val="00160F34"/>
    <w:rsid w:val="00162981"/>
    <w:rsid w:val="00163EF0"/>
    <w:rsid w:val="001740EE"/>
    <w:rsid w:val="001745A7"/>
    <w:rsid w:val="00176622"/>
    <w:rsid w:val="001767A1"/>
    <w:rsid w:val="0019034A"/>
    <w:rsid w:val="00197D56"/>
    <w:rsid w:val="001B1578"/>
    <w:rsid w:val="001C1B9B"/>
    <w:rsid w:val="001C4ABD"/>
    <w:rsid w:val="001D2642"/>
    <w:rsid w:val="001D474F"/>
    <w:rsid w:val="001D540D"/>
    <w:rsid w:val="001D7733"/>
    <w:rsid w:val="001D7A43"/>
    <w:rsid w:val="001E2D33"/>
    <w:rsid w:val="001E427A"/>
    <w:rsid w:val="001F0AD7"/>
    <w:rsid w:val="00204027"/>
    <w:rsid w:val="002061D0"/>
    <w:rsid w:val="00207E49"/>
    <w:rsid w:val="00211E83"/>
    <w:rsid w:val="00212341"/>
    <w:rsid w:val="00227966"/>
    <w:rsid w:val="00235FA4"/>
    <w:rsid w:val="002374D4"/>
    <w:rsid w:val="0025097E"/>
    <w:rsid w:val="00251A86"/>
    <w:rsid w:val="00253C3F"/>
    <w:rsid w:val="00261983"/>
    <w:rsid w:val="00270B03"/>
    <w:rsid w:val="00280087"/>
    <w:rsid w:val="00280801"/>
    <w:rsid w:val="00281243"/>
    <w:rsid w:val="0028506B"/>
    <w:rsid w:val="002852D1"/>
    <w:rsid w:val="00287053"/>
    <w:rsid w:val="00291C1C"/>
    <w:rsid w:val="002920FC"/>
    <w:rsid w:val="0029272B"/>
    <w:rsid w:val="00296334"/>
    <w:rsid w:val="002A20B6"/>
    <w:rsid w:val="002A3821"/>
    <w:rsid w:val="002B186F"/>
    <w:rsid w:val="002B77ED"/>
    <w:rsid w:val="002D3612"/>
    <w:rsid w:val="002D4184"/>
    <w:rsid w:val="002D6C6A"/>
    <w:rsid w:val="002E6C52"/>
    <w:rsid w:val="002F0EF9"/>
    <w:rsid w:val="00301C89"/>
    <w:rsid w:val="00302B80"/>
    <w:rsid w:val="00304B98"/>
    <w:rsid w:val="00307E48"/>
    <w:rsid w:val="00311ABE"/>
    <w:rsid w:val="00315F83"/>
    <w:rsid w:val="00321CFF"/>
    <w:rsid w:val="00323DF1"/>
    <w:rsid w:val="00354B78"/>
    <w:rsid w:val="003645D6"/>
    <w:rsid w:val="00365C34"/>
    <w:rsid w:val="003703A9"/>
    <w:rsid w:val="00372F18"/>
    <w:rsid w:val="00373807"/>
    <w:rsid w:val="00380856"/>
    <w:rsid w:val="0038091A"/>
    <w:rsid w:val="003A5DA0"/>
    <w:rsid w:val="003B0F68"/>
    <w:rsid w:val="003B1D18"/>
    <w:rsid w:val="003B35EC"/>
    <w:rsid w:val="003B3669"/>
    <w:rsid w:val="003C2728"/>
    <w:rsid w:val="003D085F"/>
    <w:rsid w:val="003D203D"/>
    <w:rsid w:val="003D671A"/>
    <w:rsid w:val="003D76FE"/>
    <w:rsid w:val="003E57B7"/>
    <w:rsid w:val="003E58F7"/>
    <w:rsid w:val="003E6896"/>
    <w:rsid w:val="004052E0"/>
    <w:rsid w:val="00411E95"/>
    <w:rsid w:val="0042256E"/>
    <w:rsid w:val="00442201"/>
    <w:rsid w:val="0044365E"/>
    <w:rsid w:val="00450E2C"/>
    <w:rsid w:val="00451AA4"/>
    <w:rsid w:val="00460E44"/>
    <w:rsid w:val="00465D49"/>
    <w:rsid w:val="00470B46"/>
    <w:rsid w:val="004723FE"/>
    <w:rsid w:val="0048141A"/>
    <w:rsid w:val="00481D9F"/>
    <w:rsid w:val="00490C72"/>
    <w:rsid w:val="00491D56"/>
    <w:rsid w:val="004A5E19"/>
    <w:rsid w:val="004B0A58"/>
    <w:rsid w:val="004C1D2C"/>
    <w:rsid w:val="004C276D"/>
    <w:rsid w:val="004E081B"/>
    <w:rsid w:val="004E0D2E"/>
    <w:rsid w:val="004E170D"/>
    <w:rsid w:val="004E593F"/>
    <w:rsid w:val="00503845"/>
    <w:rsid w:val="0051026E"/>
    <w:rsid w:val="005157D3"/>
    <w:rsid w:val="00530614"/>
    <w:rsid w:val="0053222E"/>
    <w:rsid w:val="00534C18"/>
    <w:rsid w:val="00536F36"/>
    <w:rsid w:val="00537285"/>
    <w:rsid w:val="00537382"/>
    <w:rsid w:val="00553FB1"/>
    <w:rsid w:val="0055413E"/>
    <w:rsid w:val="00560147"/>
    <w:rsid w:val="00567DFD"/>
    <w:rsid w:val="005836D2"/>
    <w:rsid w:val="00585705"/>
    <w:rsid w:val="00585C54"/>
    <w:rsid w:val="005B14B1"/>
    <w:rsid w:val="005B47A1"/>
    <w:rsid w:val="005B5A51"/>
    <w:rsid w:val="005C0495"/>
    <w:rsid w:val="005C148A"/>
    <w:rsid w:val="005C1CBD"/>
    <w:rsid w:val="005D160E"/>
    <w:rsid w:val="005D2ECE"/>
    <w:rsid w:val="005E4F09"/>
    <w:rsid w:val="005F6FA1"/>
    <w:rsid w:val="005F7B77"/>
    <w:rsid w:val="00602775"/>
    <w:rsid w:val="0060690C"/>
    <w:rsid w:val="00610096"/>
    <w:rsid w:val="006244CF"/>
    <w:rsid w:val="00626BEB"/>
    <w:rsid w:val="006273DB"/>
    <w:rsid w:val="00637F65"/>
    <w:rsid w:val="00643438"/>
    <w:rsid w:val="0065514D"/>
    <w:rsid w:val="00663DB3"/>
    <w:rsid w:val="0066528A"/>
    <w:rsid w:val="00671C50"/>
    <w:rsid w:val="00672127"/>
    <w:rsid w:val="00673777"/>
    <w:rsid w:val="00681F5D"/>
    <w:rsid w:val="00684602"/>
    <w:rsid w:val="00686681"/>
    <w:rsid w:val="0068795E"/>
    <w:rsid w:val="006A018B"/>
    <w:rsid w:val="006A2890"/>
    <w:rsid w:val="006A2899"/>
    <w:rsid w:val="006B0D3A"/>
    <w:rsid w:val="006B0DDF"/>
    <w:rsid w:val="006B7E1C"/>
    <w:rsid w:val="006C1A6C"/>
    <w:rsid w:val="006C2398"/>
    <w:rsid w:val="006C3E02"/>
    <w:rsid w:val="006C530A"/>
    <w:rsid w:val="006F06FE"/>
    <w:rsid w:val="00701670"/>
    <w:rsid w:val="007059D5"/>
    <w:rsid w:val="007070D5"/>
    <w:rsid w:val="00716D92"/>
    <w:rsid w:val="00742B12"/>
    <w:rsid w:val="00752423"/>
    <w:rsid w:val="007528E7"/>
    <w:rsid w:val="00755B3E"/>
    <w:rsid w:val="00756FE8"/>
    <w:rsid w:val="007613CC"/>
    <w:rsid w:val="00774BD3"/>
    <w:rsid w:val="00777555"/>
    <w:rsid w:val="007A2A78"/>
    <w:rsid w:val="007A3967"/>
    <w:rsid w:val="007A40D7"/>
    <w:rsid w:val="007A63C9"/>
    <w:rsid w:val="007B1366"/>
    <w:rsid w:val="007B1B22"/>
    <w:rsid w:val="007B578D"/>
    <w:rsid w:val="007C4299"/>
    <w:rsid w:val="007E1468"/>
    <w:rsid w:val="007F0844"/>
    <w:rsid w:val="007F15E5"/>
    <w:rsid w:val="007F1863"/>
    <w:rsid w:val="007F5D6B"/>
    <w:rsid w:val="007F6BC1"/>
    <w:rsid w:val="008116AF"/>
    <w:rsid w:val="008155ED"/>
    <w:rsid w:val="008203E8"/>
    <w:rsid w:val="008217C3"/>
    <w:rsid w:val="00826502"/>
    <w:rsid w:val="00826AB4"/>
    <w:rsid w:val="008329FB"/>
    <w:rsid w:val="008338FF"/>
    <w:rsid w:val="00843D5C"/>
    <w:rsid w:val="00844AD0"/>
    <w:rsid w:val="00854BEC"/>
    <w:rsid w:val="00876E6C"/>
    <w:rsid w:val="00887382"/>
    <w:rsid w:val="00887423"/>
    <w:rsid w:val="008C4CFF"/>
    <w:rsid w:val="008C6063"/>
    <w:rsid w:val="008E1F3F"/>
    <w:rsid w:val="009004F6"/>
    <w:rsid w:val="009123FC"/>
    <w:rsid w:val="0091382F"/>
    <w:rsid w:val="009220F1"/>
    <w:rsid w:val="009279AC"/>
    <w:rsid w:val="009300A7"/>
    <w:rsid w:val="009330FD"/>
    <w:rsid w:val="009360A3"/>
    <w:rsid w:val="00966A6C"/>
    <w:rsid w:val="00975498"/>
    <w:rsid w:val="009836A8"/>
    <w:rsid w:val="00990DF8"/>
    <w:rsid w:val="00994883"/>
    <w:rsid w:val="00997A6C"/>
    <w:rsid w:val="009A451D"/>
    <w:rsid w:val="009A4A88"/>
    <w:rsid w:val="009A4BBA"/>
    <w:rsid w:val="009A5491"/>
    <w:rsid w:val="009C10BB"/>
    <w:rsid w:val="009C387D"/>
    <w:rsid w:val="009C5433"/>
    <w:rsid w:val="009C77A2"/>
    <w:rsid w:val="009D1D9D"/>
    <w:rsid w:val="009D1EE3"/>
    <w:rsid w:val="009D2C81"/>
    <w:rsid w:val="009E43CB"/>
    <w:rsid w:val="009F626A"/>
    <w:rsid w:val="00A0207B"/>
    <w:rsid w:val="00A1049F"/>
    <w:rsid w:val="00A134E6"/>
    <w:rsid w:val="00A235D8"/>
    <w:rsid w:val="00A2473F"/>
    <w:rsid w:val="00A45EE3"/>
    <w:rsid w:val="00A73013"/>
    <w:rsid w:val="00A84159"/>
    <w:rsid w:val="00A90A0A"/>
    <w:rsid w:val="00AA4ADF"/>
    <w:rsid w:val="00AA4FB1"/>
    <w:rsid w:val="00AB407E"/>
    <w:rsid w:val="00AB48C2"/>
    <w:rsid w:val="00AC582C"/>
    <w:rsid w:val="00AD2E06"/>
    <w:rsid w:val="00AE2074"/>
    <w:rsid w:val="00AE3F7F"/>
    <w:rsid w:val="00AF16F6"/>
    <w:rsid w:val="00AF285A"/>
    <w:rsid w:val="00AF6330"/>
    <w:rsid w:val="00B1192A"/>
    <w:rsid w:val="00B17D9F"/>
    <w:rsid w:val="00B217B1"/>
    <w:rsid w:val="00B26408"/>
    <w:rsid w:val="00B2687E"/>
    <w:rsid w:val="00B278B5"/>
    <w:rsid w:val="00B320C7"/>
    <w:rsid w:val="00B36B2D"/>
    <w:rsid w:val="00B40467"/>
    <w:rsid w:val="00B5288A"/>
    <w:rsid w:val="00B61F75"/>
    <w:rsid w:val="00B625B1"/>
    <w:rsid w:val="00B65123"/>
    <w:rsid w:val="00B7348E"/>
    <w:rsid w:val="00B737AE"/>
    <w:rsid w:val="00B803AB"/>
    <w:rsid w:val="00B81224"/>
    <w:rsid w:val="00B82C0D"/>
    <w:rsid w:val="00B8459A"/>
    <w:rsid w:val="00B95703"/>
    <w:rsid w:val="00B96F03"/>
    <w:rsid w:val="00BA0783"/>
    <w:rsid w:val="00BB278F"/>
    <w:rsid w:val="00BB51D9"/>
    <w:rsid w:val="00BD2FAD"/>
    <w:rsid w:val="00BE078D"/>
    <w:rsid w:val="00BE30E6"/>
    <w:rsid w:val="00BF118B"/>
    <w:rsid w:val="00BF4F9C"/>
    <w:rsid w:val="00C0064A"/>
    <w:rsid w:val="00C3343F"/>
    <w:rsid w:val="00C42759"/>
    <w:rsid w:val="00C43854"/>
    <w:rsid w:val="00C460E4"/>
    <w:rsid w:val="00C4751D"/>
    <w:rsid w:val="00C56D3B"/>
    <w:rsid w:val="00C606C5"/>
    <w:rsid w:val="00C614AA"/>
    <w:rsid w:val="00C648EE"/>
    <w:rsid w:val="00C65634"/>
    <w:rsid w:val="00C8116C"/>
    <w:rsid w:val="00CB7DA3"/>
    <w:rsid w:val="00CD1FB5"/>
    <w:rsid w:val="00CD6B99"/>
    <w:rsid w:val="00CE105D"/>
    <w:rsid w:val="00CF15BC"/>
    <w:rsid w:val="00CF1BEA"/>
    <w:rsid w:val="00D02C36"/>
    <w:rsid w:val="00D14233"/>
    <w:rsid w:val="00D15C9E"/>
    <w:rsid w:val="00D3477C"/>
    <w:rsid w:val="00D36E64"/>
    <w:rsid w:val="00D4083A"/>
    <w:rsid w:val="00D40F67"/>
    <w:rsid w:val="00D41CC7"/>
    <w:rsid w:val="00D52518"/>
    <w:rsid w:val="00D71F72"/>
    <w:rsid w:val="00D8419E"/>
    <w:rsid w:val="00D878A3"/>
    <w:rsid w:val="00D944F3"/>
    <w:rsid w:val="00D945EB"/>
    <w:rsid w:val="00DA4B94"/>
    <w:rsid w:val="00DA687B"/>
    <w:rsid w:val="00DB2DD0"/>
    <w:rsid w:val="00DB53DF"/>
    <w:rsid w:val="00DB5C47"/>
    <w:rsid w:val="00DC00D4"/>
    <w:rsid w:val="00DC43BC"/>
    <w:rsid w:val="00DD6C27"/>
    <w:rsid w:val="00DE5A8B"/>
    <w:rsid w:val="00DF10F3"/>
    <w:rsid w:val="00DF1C97"/>
    <w:rsid w:val="00DF1FDE"/>
    <w:rsid w:val="00E0435F"/>
    <w:rsid w:val="00E076FE"/>
    <w:rsid w:val="00E26E4A"/>
    <w:rsid w:val="00E431B2"/>
    <w:rsid w:val="00E433D2"/>
    <w:rsid w:val="00E455EA"/>
    <w:rsid w:val="00E505E3"/>
    <w:rsid w:val="00E53A14"/>
    <w:rsid w:val="00E6033D"/>
    <w:rsid w:val="00E61DB8"/>
    <w:rsid w:val="00E66AC8"/>
    <w:rsid w:val="00E92D49"/>
    <w:rsid w:val="00E96770"/>
    <w:rsid w:val="00EA3447"/>
    <w:rsid w:val="00EA3AB3"/>
    <w:rsid w:val="00EC1185"/>
    <w:rsid w:val="00EC254C"/>
    <w:rsid w:val="00EC4BDE"/>
    <w:rsid w:val="00EC4D3B"/>
    <w:rsid w:val="00EC50E8"/>
    <w:rsid w:val="00EC51A2"/>
    <w:rsid w:val="00ED1632"/>
    <w:rsid w:val="00ED28DC"/>
    <w:rsid w:val="00ED6404"/>
    <w:rsid w:val="00EE5BCF"/>
    <w:rsid w:val="00F02893"/>
    <w:rsid w:val="00F1284A"/>
    <w:rsid w:val="00F141CC"/>
    <w:rsid w:val="00F14238"/>
    <w:rsid w:val="00F157D1"/>
    <w:rsid w:val="00F2620D"/>
    <w:rsid w:val="00F30A38"/>
    <w:rsid w:val="00F30ED6"/>
    <w:rsid w:val="00F31F71"/>
    <w:rsid w:val="00F32832"/>
    <w:rsid w:val="00F36E88"/>
    <w:rsid w:val="00F45E9A"/>
    <w:rsid w:val="00F60001"/>
    <w:rsid w:val="00F626D3"/>
    <w:rsid w:val="00F71C8C"/>
    <w:rsid w:val="00F7646A"/>
    <w:rsid w:val="00F84DD8"/>
    <w:rsid w:val="00F92132"/>
    <w:rsid w:val="00FA62E5"/>
    <w:rsid w:val="00FA670C"/>
    <w:rsid w:val="00FB55F8"/>
    <w:rsid w:val="00FC4B02"/>
    <w:rsid w:val="00FD0E7B"/>
    <w:rsid w:val="00FD5755"/>
    <w:rsid w:val="00FE7B45"/>
    <w:rsid w:val="00FF1310"/>
    <w:rsid w:val="00FF2227"/>
    <w:rsid w:val="00FF47D9"/>
    <w:rsid w:val="00FF6797"/>
    <w:rsid w:val="635FF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4:docId w14:val="2FF319B0"/>
  <w15:docId w15:val="{62CF7CCC-7B0D-46F2-BBE8-10B50905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C614AA"/>
    <w:rPr>
      <w:sz w:val="24"/>
      <w:lang w:eastAsia="en-US"/>
    </w:rPr>
  </w:style>
  <w:style w:type="paragraph" w:styleId="Naslov1">
    <w:name w:val="heading 1"/>
    <w:aliases w:val="H1"/>
    <w:basedOn w:val="Navaden"/>
    <w:next w:val="Navaden"/>
    <w:link w:val="Naslov1Znak"/>
    <w:autoRedefine/>
    <w:qFormat/>
    <w:rsid w:val="00204027"/>
    <w:pPr>
      <w:keepNext/>
      <w:pageBreakBefore/>
      <w:framePr w:w="3264" w:vSpace="187" w:hSpace="187" w:wrap="notBeside" w:hAnchor="page" w:vAnchor="page" w:x="678" w:y="1340"/>
      <w:spacing w:before="4"/>
      <w:outlineLvl w:val="0"/>
    </w:pPr>
    <w:rPr>
      <w:rFonts w:ascii="Segoe UI" w:hAnsi="Segoe UI" w:cs="Segoe UI"/>
      <w:b/>
      <w:bCs/>
      <w:caps/>
      <w:spacing w:val="-10"/>
      <w:kern w:val="28"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styleId="header105" w:customStyle="1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link w:val="BesedilooblakaZnak"/>
    <w:uiPriority w:val="99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styleId="GlavaZnak" w:customStyle="1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8116AF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</w:rPr>
  </w:style>
  <w:style w:type="character" w:styleId="NogaZnak" w:customStyle="1">
    <w:name w:val="Noga Znak"/>
    <w:basedOn w:val="Privzetapisavaodstavka"/>
    <w:link w:val="Noga"/>
    <w:rsid w:val="00451AA4"/>
    <w:rPr>
      <w:rFonts w:ascii="Trebuchet MS" w:hAnsi="Trebuchet MS"/>
      <w:sz w:val="21"/>
      <w:szCs w:val="24"/>
      <w:lang w:eastAsia="en-US"/>
    </w:rPr>
  </w:style>
  <w:style w:type="table" w:styleId="Tabelamrea">
    <w:name w:val="Table Grid"/>
    <w:basedOn w:val="Navadnatabela"/>
    <w:rsid w:val="007A40D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ipombasklic">
    <w:name w:val="annotation reference"/>
    <w:basedOn w:val="Privzetapisavaodstavka"/>
    <w:semiHidden/>
    <w:unhideWhenUsed/>
    <w:rsid w:val="003C2728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C2728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rsid w:val="003C272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C2728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3C2728"/>
    <w:rPr>
      <w:b/>
      <w:bCs/>
      <w:lang w:eastAsia="en-US"/>
    </w:rPr>
  </w:style>
  <w:style w:type="character" w:styleId="Naslov1Znak" w:customStyle="1">
    <w:name w:val="Naslov 1 Znak"/>
    <w:aliases w:val="H1 Znak"/>
    <w:basedOn w:val="Privzetapisavaodstavka"/>
    <w:link w:val="Naslov1"/>
    <w:rsid w:val="00204027"/>
    <w:rPr>
      <w:rFonts w:ascii="Segoe UI" w:hAnsi="Segoe UI" w:cs="Segoe UI"/>
      <w:b/>
      <w:bCs/>
      <w:caps/>
      <w:spacing w:val="-10"/>
      <w:kern w:val="28"/>
      <w:sz w:val="28"/>
      <w:szCs w:val="28"/>
      <w:lang w:eastAsia="en-US"/>
    </w:rPr>
  </w:style>
  <w:style w:type="numbering" w:styleId="NoList1" w:customStyle="1">
    <w:name w:val="No List1"/>
    <w:next w:val="Brezseznama"/>
    <w:uiPriority w:val="99"/>
    <w:semiHidden/>
    <w:unhideWhenUsed/>
    <w:rsid w:val="00204027"/>
  </w:style>
  <w:style w:type="table" w:styleId="TableGrid1" w:customStyle="1">
    <w:name w:val="Table Grid1"/>
    <w:basedOn w:val="Navadnatabela"/>
    <w:next w:val="Tabelamrea"/>
    <w:rsid w:val="002040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04027"/>
    <w:rPr>
      <w:rFonts w:ascii="Tahoma" w:hAnsi="Tahoma" w:cs="Tahoma"/>
      <w:sz w:val="16"/>
      <w:szCs w:val="16"/>
      <w:lang w:eastAsia="en-US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071085"/>
    <w:rPr>
      <w:rFonts w:ascii="Calibri" w:hAnsi="Calibri" w:cs="Consolas" w:eastAsiaTheme="minorHAnsi"/>
      <w:sz w:val="22"/>
      <w:szCs w:val="21"/>
    </w:rPr>
  </w:style>
  <w:style w:type="character" w:styleId="GolobesediloZnak" w:customStyle="1">
    <w:name w:val="Golo besedilo Znak"/>
    <w:basedOn w:val="Privzetapisavaodstavka"/>
    <w:link w:val="Golobesedilo"/>
    <w:uiPriority w:val="99"/>
    <w:semiHidden/>
    <w:rsid w:val="00071085"/>
    <w:rPr>
      <w:rFonts w:ascii="Calibri" w:hAnsi="Calibri" w:cs="Consolas" w:eastAsiaTheme="minorHAnsi"/>
      <w:sz w:val="22"/>
      <w:szCs w:val="21"/>
      <w:lang w:eastAsia="en-US"/>
    </w:rPr>
  </w:style>
  <w:style w:type="paragraph" w:styleId="Telobesedila-zamik">
    <w:name w:val="Body Text Indent"/>
    <w:basedOn w:val="Navaden"/>
    <w:link w:val="Telobesedila-zamikZnak"/>
    <w:rsid w:val="009123FC"/>
    <w:pPr>
      <w:spacing w:after="120"/>
      <w:ind w:left="283"/>
    </w:pPr>
  </w:style>
  <w:style w:type="character" w:styleId="Telobesedila-zamikZnak" w:customStyle="1">
    <w:name w:val="Telo besedila - zamik Znak"/>
    <w:basedOn w:val="Privzetapisavaodstavka"/>
    <w:link w:val="Telobesedila-zamik"/>
    <w:rsid w:val="009123FC"/>
    <w:rPr>
      <w:sz w:val="24"/>
      <w:lang w:eastAsia="en-US"/>
    </w:rPr>
  </w:style>
  <w:style w:type="character" w:styleId="OdstavekseznamaZnak" w:customStyle="1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BE30E6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2E6C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1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437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0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79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33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02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microsoft.com/sl-si/seznampartnerjev/partners.aspx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nda\Desktop\Normal%20PI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6E360-7AFE-4067-A9F6-0B747F53FCD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EB384C-2BAC-4344-9915-7B82EBF5F9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A0365-F444-41B0-9CF5-D2F1DFF9CE4A}"/>
</file>

<file path=customXml/itemProps4.xml><?xml version="1.0" encoding="utf-8"?>
<ds:datastoreItem xmlns:ds="http://schemas.openxmlformats.org/officeDocument/2006/customXml" ds:itemID="{7B85199D-5F32-45C1-8C48-6279705B4AD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 PIT.dotm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Štamberger Rosanda</dc:creator>
  <lastModifiedBy>Smiljan ŠVARC</lastModifiedBy>
  <revision>186</revision>
  <lastPrinted>2018-05-28T11:04:00.0000000Z</lastPrinted>
  <dcterms:created xsi:type="dcterms:W3CDTF">2017-02-20T09:25:00.0000000Z</dcterms:created>
  <dcterms:modified xsi:type="dcterms:W3CDTF">2026-05-28T08:31:08.4217701Z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